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8BF6BA" w14:textId="77777777" w:rsidR="003B77C9" w:rsidRPr="008C51C7" w:rsidRDefault="003B77C9" w:rsidP="000E005A">
      <w:pPr>
        <w:tabs>
          <w:tab w:val="right" w:pos="10800"/>
        </w:tabs>
        <w:spacing w:line="240" w:lineRule="auto"/>
        <w:ind w:left="-142" w:firstLine="142"/>
        <w:rPr>
          <w:rFonts w:ascii="Chu Van An" w:hAnsi="Chu Van An" w:cs="Chu Van An"/>
          <w:sz w:val="24"/>
          <w:szCs w:val="24"/>
        </w:rPr>
      </w:pPr>
      <w:bookmarkStart w:id="0" w:name="_Hlk74611566"/>
      <w:bookmarkEnd w:id="0"/>
      <w:r w:rsidRPr="008C51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62CF1D" wp14:editId="17E37F7E">
                <wp:extent cx="6896101" cy="864634"/>
                <wp:effectExtent l="0" t="38100" r="57150" b="0"/>
                <wp:docPr id="46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96101" cy="864634"/>
                          <a:chOff x="0" y="78023"/>
                          <a:chExt cx="6761830" cy="1126784"/>
                        </a:xfrm>
                      </wpg:grpSpPr>
                      <wpg:grpSp>
                        <wpg:cNvPr id="463" name="Group 463"/>
                        <wpg:cNvGrpSpPr/>
                        <wpg:grpSpPr>
                          <a:xfrm>
                            <a:off x="0" y="78023"/>
                            <a:ext cx="1772060" cy="1126784"/>
                            <a:chOff x="0" y="78023"/>
                            <a:chExt cx="1881415" cy="1126784"/>
                          </a:xfrm>
                        </wpg:grpSpPr>
                        <wpg:grpSp>
                          <wpg:cNvPr id="464" name="Group 464"/>
                          <wpg:cNvGrpSpPr/>
                          <wpg:grpSpPr>
                            <a:xfrm>
                              <a:off x="0" y="78028"/>
                              <a:ext cx="1830195" cy="1126779"/>
                              <a:chOff x="0" y="98749"/>
                              <a:chExt cx="1830195" cy="1426001"/>
                            </a:xfrm>
                          </wpg:grpSpPr>
                          <wpg:grpSp>
                            <wpg:cNvPr id="465" name="Group 465"/>
                            <wpg:cNvGrpSpPr/>
                            <wpg:grpSpPr>
                              <a:xfrm>
                                <a:off x="0" y="98749"/>
                                <a:ext cx="1830195" cy="1426001"/>
                                <a:chOff x="0" y="98749"/>
                                <a:chExt cx="1830195" cy="1426001"/>
                              </a:xfrm>
                            </wpg:grpSpPr>
                            <wps:wsp>
                              <wps:cNvPr id="466" name="Parallelogram 466"/>
                              <wps:cNvSpPr/>
                              <wps:spPr>
                                <a:xfrm>
                                  <a:off x="0" y="308516"/>
                                  <a:ext cx="1750658" cy="907718"/>
                                </a:xfrm>
                                <a:prstGeom prst="parallelogram">
                                  <a:avLst>
                                    <a:gd name="adj" fmla="val 30841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Parallelogram 467"/>
                              <wps:cNvSpPr/>
                              <wps:spPr>
                                <a:xfrm>
                                  <a:off x="365586" y="98749"/>
                                  <a:ext cx="1262687" cy="1117825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Parallelogram 468"/>
                              <wps:cNvSpPr/>
                              <wps:spPr>
                                <a:xfrm>
                                  <a:off x="141524" y="470604"/>
                                  <a:ext cx="1262687" cy="1054146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Parallelogram 469"/>
                              <wps:cNvSpPr/>
                              <wps:spPr>
                                <a:xfrm>
                                  <a:off x="350765" y="407505"/>
                                  <a:ext cx="1479430" cy="1023902"/>
                                </a:xfrm>
                                <a:prstGeom prst="parallelogram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70" name="Oval 470"/>
                            <wps:cNvSpPr/>
                            <wps:spPr>
                              <a:xfrm>
                                <a:off x="311323" y="192902"/>
                                <a:ext cx="1389138" cy="657626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71" name="TextBox 42"/>
                          <wps:cNvSpPr txBox="1"/>
                          <wps:spPr>
                            <a:xfrm>
                              <a:off x="332982" y="78023"/>
                              <a:ext cx="1423996" cy="5445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EC321F6" w14:textId="778BBD22" w:rsidR="00034148" w:rsidRPr="00352905" w:rsidRDefault="00034148" w:rsidP="003B77C9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352905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Chương</w:t>
                                </w: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00CC"/>
                                    <w:kern w:val="24"/>
                                    <w:sz w:val="40"/>
                                    <w:szCs w:val="40"/>
                                  </w:rPr>
                                  <w:t>➎➎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72" name="TextBox 87"/>
                          <wps:cNvSpPr txBox="1"/>
                          <wps:spPr>
                            <a:xfrm>
                              <a:off x="461226" y="641230"/>
                              <a:ext cx="1420189" cy="46859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FAC644" w14:textId="0ECF9FE7" w:rsidR="00034148" w:rsidRPr="000E005A" w:rsidRDefault="00034148" w:rsidP="003B77C9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0E005A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Giải tích 11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73" name="Group 473"/>
                        <wpg:cNvGrpSpPr/>
                        <wpg:grpSpPr>
                          <a:xfrm>
                            <a:off x="1671807" y="349900"/>
                            <a:ext cx="5090023" cy="680678"/>
                            <a:chOff x="1671807" y="349901"/>
                            <a:chExt cx="5274308" cy="681670"/>
                          </a:xfrm>
                        </wpg:grpSpPr>
                        <wpg:grpSp>
                          <wpg:cNvPr id="474" name="Group 474"/>
                          <wpg:cNvGrpSpPr/>
                          <wpg:grpSpPr>
                            <a:xfrm>
                              <a:off x="1671807" y="349901"/>
                              <a:ext cx="5274308" cy="681670"/>
                              <a:chOff x="1671807" y="349901"/>
                              <a:chExt cx="5274308" cy="681670"/>
                            </a:xfrm>
                          </wpg:grpSpPr>
                          <wpg:grpSp>
                            <wpg:cNvPr id="475" name="Group 475"/>
                            <wpg:cNvGrpSpPr/>
                            <wpg:grpSpPr>
                              <a:xfrm>
                                <a:off x="1775690" y="419322"/>
                                <a:ext cx="5170425" cy="569913"/>
                                <a:chOff x="1775690" y="419322"/>
                                <a:chExt cx="5170425" cy="569913"/>
                              </a:xfrm>
                            </wpg:grpSpPr>
                            <wpg:grpSp>
                              <wpg:cNvPr id="476" name="Group 476"/>
                              <wpg:cNvGrpSpPr/>
                              <wpg:grpSpPr>
                                <a:xfrm>
                                  <a:off x="1852480" y="419322"/>
                                  <a:ext cx="5093635" cy="569913"/>
                                  <a:chOff x="1852480" y="419280"/>
                                  <a:chExt cx="5093635" cy="570334"/>
                                </a:xfrm>
                              </wpg:grpSpPr>
                              <wps:wsp>
                                <wps:cNvPr id="477" name="Rectangle: Single Corner Snipped 477"/>
                                <wps:cNvSpPr/>
                                <wps:spPr>
                                  <a:xfrm>
                                    <a:off x="1852480" y="419280"/>
                                    <a:ext cx="5093635" cy="570334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78" name="Group 478"/>
                                <wpg:cNvGrpSpPr/>
                                <wpg:grpSpPr>
                                  <a:xfrm>
                                    <a:off x="2905011" y="465061"/>
                                    <a:ext cx="3989406" cy="486175"/>
                                    <a:chOff x="2905011" y="465061"/>
                                    <a:chExt cx="3989406" cy="486175"/>
                                  </a:xfrm>
                                </wpg:grpSpPr>
                                <wpg:grpSp>
                                  <wpg:cNvPr id="479" name="Group 479"/>
                                  <wpg:cNvGrpSpPr/>
                                  <wpg:grpSpPr>
                                    <a:xfrm>
                                      <a:off x="2923087" y="465061"/>
                                      <a:ext cx="3971330" cy="480579"/>
                                      <a:chOff x="2923087" y="465061"/>
                                      <a:chExt cx="3971330" cy="480579"/>
                                    </a:xfrm>
                                  </wpg:grpSpPr>
                                  <wps:wsp>
                                    <wps:cNvPr id="480" name="Arrow: Chevron 480"/>
                                    <wps:cNvSpPr/>
                                    <wps:spPr>
                                      <a:xfrm>
                                        <a:off x="3038153" y="465061"/>
                                        <a:ext cx="3856264" cy="480579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1594E7C3" w14:textId="6C978EC3" w:rsidR="00034148" w:rsidRPr="000E005A" w:rsidRDefault="00034148" w:rsidP="000E005A">
                                          <w:pPr>
                                            <w:spacing w:line="252" w:lineRule="auto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33CC"/>
                                              <w:kern w:val="24"/>
                                              <w:sz w:val="26"/>
                                              <w:szCs w:val="26"/>
                                            </w:rPr>
                                          </w:pPr>
                                          <w:r w:rsidRPr="000E005A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6"/>
                                              <w:szCs w:val="26"/>
                                            </w:rPr>
                                            <w:t>ĐẠO HÀM CỦA HÀM SỐ LƯỢNG GIÁC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482" name="Freeform: Shape 48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86" name="Flowchart: Terminator 48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487" name="Flowchart: Direct Access Storage 48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88" name="Flowchart: Delay 48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9" name="Oval 489"/>
                          <wps:cNvSpPr/>
                          <wps:spPr>
                            <a:xfrm>
                              <a:off x="1906701" y="428140"/>
                              <a:ext cx="1057762" cy="561504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90" name="TextBox 42"/>
                          <wps:cNvSpPr txBox="1"/>
                          <wps:spPr>
                            <a:xfrm>
                              <a:off x="2037495" y="465471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0C8BDB24" w14:textId="573C8454" w:rsidR="00034148" w:rsidRPr="00352905" w:rsidRDefault="00034148" w:rsidP="003B77C9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352905"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>③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62CF1D" id="Group 11" o:spid="_x0000_s1026" style="width:543pt;height:68.1pt;mso-position-horizontal-relative:char;mso-position-vertical-relative:line" coordorigin=",780" coordsize="67618,112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">
                <v:group id="Group 463" o:spid="_x0000_s1027" style="position:absolute;top:780;width:17720;height:11268" coordorigin=",780" coordsize="18814,11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oup 464" o:spid="_x0000_s1028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group id="Group 465" o:spid="_x0000_s1029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66" o:spid="_x0000_s1030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" adj="3454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67" o:spid="_x0000_s1031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" adj="6398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68" o:spid="_x0000_s1032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" adj="6582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69" o:spid="_x0000_s1033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" adj="0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70" o:spid="_x0000_s1034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329;top:780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7EC321F6" w14:textId="778BBD22" w:rsidR="00034148" w:rsidRPr="00352905" w:rsidRDefault="00034148" w:rsidP="003B77C9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352905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Chương</w:t>
                          </w: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00CC"/>
                              <w:kern w:val="24"/>
                              <w:sz w:val="40"/>
                              <w:szCs w:val="40"/>
                            </w:rPr>
                            <w:t>➎➎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612;top:6412;width:14202;height:4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vT1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3T9wk8zsQjIJd3AAAA//8DAFBLAQItABQABgAIAAAAIQDb4fbL7gAAAIUBAAATAAAAAAAAAAAA&#10;AAAAAAAAAABbQ29udGVudF9UeXBlc10ueG1sUEsBAi0AFAAGAAgAAAAhAFr0LFu/AAAAFQEAAAsA&#10;AAAAAAAAAAAAAAAAHwEAAF9yZWxzLy5yZWxzUEsBAi0AFAAGAAgAAAAhAEam9PXEAAAA3AAAAA8A&#10;AAAAAAAAAAAAAAAABwIAAGRycy9kb3ducmV2LnhtbFBLBQYAAAAAAwADALcAAAD4AgAAAAA=&#10;" filled="f" stroked="f">
                    <v:textbox>
                      <w:txbxContent>
                        <w:p w14:paraId="1EFAC644" w14:textId="0ECF9FE7" w:rsidR="00034148" w:rsidRPr="000E005A" w:rsidRDefault="00034148" w:rsidP="003B77C9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0E005A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Giải tích 11</w:t>
                          </w:r>
                        </w:p>
                      </w:txbxContent>
                    </v:textbox>
                  </v:shape>
                </v:group>
                <v:group id="Group 473" o:spid="_x0000_s1037" style="position:absolute;left:16718;top:3499;width:50900;height:6806" coordorigin="16718,3499" coordsize="52743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group id="Group 474" o:spid="_x0000_s1038" style="position:absolute;left:16718;top:3499;width:52743;height:6816" coordorigin="16718,3499" coordsize="52743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<v:group id="Group 475" o:spid="_x0000_s1039" style="position:absolute;left:17756;top:4193;width:51705;height:5699" coordorigin="17756,4193" coordsize="51704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    <v:group id="Group 476" o:spid="_x0000_s1040" style="position:absolute;left:18524;top:4193;width:50937;height:5699" coordorigin="18524,4192" coordsize="50936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    <v:shape id="Rectangle: Single Corner Snipped 477" o:spid="_x0000_s1041" style="position:absolute;left:18524;top:4192;width:50937;height:5704;visibility:visible;mso-wrap-style:square;v-text-anchor:middle" coordsize="5093635,570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" path="m,l4887237,r206398,206398l5093635,570334,,570334,,xe" fillcolor="#fffff7" stroked="f" strokeweight="1.25pt">
                          <v:fill r:id="rId8" o:title="" color2="#f0d5ff" type="pattern"/>
                          <v:path arrowok="t" o:connecttype="custom" o:connectlocs="0,0;4887237,0;5093635,206398;5093635,570334;0,570334;0,0" o:connectangles="0,0,0,0,0,0"/>
                        </v:shape>
                        <v:group id="Group 478" o:spid="_x0000_s1042" style="position:absolute;left:29050;top:4650;width:39894;height:4862" coordorigin="29050,4650" coordsize="39894,48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      <v:group id="Group 479" o:spid="_x0000_s1043" style="position:absolute;left:29230;top:4650;width:39714;height:4806" coordorigin="29230,4650" coordsize="39713,4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80" o:spid="_x0000_s1044" type="#_x0000_t55" style="position:absolute;left:30381;top:4650;width:38563;height:48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" adj="21023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1594E7C3" w14:textId="6C978EC3" w:rsidR="00034148" w:rsidRPr="000E005A" w:rsidRDefault="00034148" w:rsidP="000E005A">
                                    <w:pPr>
                                      <w:spacing w:line="252" w:lineRule="auto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33CC"/>
                                        <w:kern w:val="24"/>
                                        <w:sz w:val="26"/>
                                        <w:szCs w:val="26"/>
                                      </w:rPr>
                                    </w:pPr>
                                    <w:r w:rsidRPr="000E005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6"/>
                                        <w:szCs w:val="26"/>
                                      </w:rPr>
                                      <w:t>ĐẠO HÀM CỦA HÀM SỐ LƯỢNG GIÁC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82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86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487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488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489" o:spid="_x0000_s1049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20374;top:4654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0C8BDB24" w14:textId="573C8454" w:rsidR="00034148" w:rsidRPr="00352905" w:rsidRDefault="00034148" w:rsidP="003B77C9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</w:pPr>
                          <w:r w:rsidRPr="00352905"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>③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38520C7" w14:textId="77777777" w:rsidR="003B77C9" w:rsidRPr="008C51C7" w:rsidRDefault="003B77C9" w:rsidP="00B36082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44EB4B2" wp14:editId="2A76E02A">
                <wp:extent cx="3505200" cy="504563"/>
                <wp:effectExtent l="0" t="0" r="3810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C62A980" w14:textId="77777777" w:rsidR="00034148" w:rsidRPr="00531501" w:rsidRDefault="00034148" w:rsidP="003B77C9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00D80E6" w14:textId="77777777" w:rsidR="00034148" w:rsidRDefault="00034148" w:rsidP="003B77C9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16B286" w14:textId="77777777" w:rsidR="00034148" w:rsidRDefault="00034148" w:rsidP="003B77C9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4EB4B2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C62A980" w14:textId="77777777" w:rsidR="00034148" w:rsidRPr="00531501" w:rsidRDefault="00034148" w:rsidP="003B77C9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200D80E6" w14:textId="77777777" w:rsidR="00034148" w:rsidRDefault="00034148" w:rsidP="003B77C9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4116B286" w14:textId="77777777" w:rsidR="00034148" w:rsidRDefault="00034148" w:rsidP="003B77C9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54738A7" w14:textId="77777777" w:rsidR="003B77C9" w:rsidRPr="008C51C7" w:rsidRDefault="003B77C9" w:rsidP="00B36082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D827A62" wp14:editId="2DA8A27B">
                <wp:extent cx="6436628" cy="3373121"/>
                <wp:effectExtent l="0" t="0" r="21590" b="1778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8" cy="3373121"/>
                          <a:chOff x="-22234" y="-705"/>
                          <a:chExt cx="6482341" cy="3348591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14" y="4"/>
                            <a:ext cx="6460121" cy="3347882"/>
                          </a:xfrm>
                          <a:prstGeom prst="round2DiagRect">
                            <a:avLst>
                              <a:gd name="adj1" fmla="val 947"/>
                              <a:gd name="adj2" fmla="val 6581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7DE539C" w14:textId="77777777" w:rsidR="00034148" w:rsidRPr="00C55ECD" w:rsidRDefault="00034148" w:rsidP="002235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7D526039" w14:textId="77777777" w:rsidR="00034148" w:rsidRPr="00C55ECD" w:rsidRDefault="00034148" w:rsidP="00C55ECD">
                              <w:pPr>
                                <w:spacing w:line="256" w:lineRule="auto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➊</w:t>
                              </w: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Công thức đạo hàm của số lượng giác</w:t>
                              </w:r>
                            </w:p>
                            <w:tbl>
                              <w:tblPr>
                                <w:tblW w:w="9883" w:type="dxa"/>
                                <w:tblBorders>
                                  <w:top w:val="dashSmallGap" w:sz="4" w:space="0" w:color="002060"/>
                                  <w:left w:val="dashSmallGap" w:sz="4" w:space="0" w:color="002060"/>
                                  <w:bottom w:val="dashSmallGap" w:sz="4" w:space="0" w:color="002060"/>
                                  <w:right w:val="dashSmallGap" w:sz="4" w:space="0" w:color="002060"/>
                                  <w:insideH w:val="dashSmallGap" w:sz="4" w:space="0" w:color="002060"/>
                                  <w:insideV w:val="dashSmallGap" w:sz="4" w:space="0" w:color="002060"/>
                                </w:tblBorders>
                                <w:tblLayout w:type="fixed"/>
                                <w:tblLook w:val="01E0" w:firstRow="1" w:lastRow="1" w:firstColumn="1" w:lastColumn="1" w:noHBand="0" w:noVBand="0"/>
                              </w:tblPr>
                              <w:tblGrid>
                                <w:gridCol w:w="5078"/>
                                <w:gridCol w:w="4805"/>
                              </w:tblGrid>
                              <w:tr w:rsidR="00034148" w:rsidRPr="00C55ECD" w14:paraId="5CC320AF" w14:textId="77777777" w:rsidTr="00EB36C7">
                                <w:trPr>
                                  <w:trHeight w:val="441"/>
                                </w:trPr>
                                <w:tc>
                                  <w:tcPr>
                                    <w:tcW w:w="5078" w:type="dxa"/>
                                    <w:shd w:val="clear" w:color="auto" w:fill="FEEDD7" w:themeFill="accent2" w:themeFillTint="33"/>
                                    <w:vAlign w:val="center"/>
                                    <w:hideMark/>
                                  </w:tcPr>
                                  <w:p w14:paraId="13610B42" w14:textId="77777777" w:rsidR="00034148" w:rsidRPr="00C55ECD" w:rsidRDefault="00034148" w:rsidP="00C55ECD">
                                    <w:pPr>
                                      <w:spacing w:after="0" w:line="252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color w:val="0000FF"/>
                                        <w:sz w:val="24"/>
                                        <w:szCs w:val="24"/>
                                        <w:lang w:val="pt-BR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color w:val="0000FF"/>
                                        <w:sz w:val="24"/>
                                        <w:szCs w:val="24"/>
                                        <w:lang w:val="pt-BR"/>
                                      </w:rPr>
                                      <w:t>Đạo hàm của hàm số lượng giác cơ bản</w:t>
                                    </w:r>
                                  </w:p>
                                </w:tc>
                                <w:tc>
                                  <w:tcPr>
                                    <w:tcW w:w="4805" w:type="dxa"/>
                                    <w:shd w:val="clear" w:color="auto" w:fill="FEEDD7" w:themeFill="accent2" w:themeFillTint="33"/>
                                    <w:vAlign w:val="center"/>
                                    <w:hideMark/>
                                  </w:tcPr>
                                  <w:p w14:paraId="0CF98DD7" w14:textId="77777777" w:rsidR="00034148" w:rsidRPr="00C55ECD" w:rsidRDefault="00034148" w:rsidP="00C55ECD">
                                    <w:pPr>
                                      <w:spacing w:after="0" w:line="252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color w:val="0000FF"/>
                                        <w:sz w:val="24"/>
                                        <w:szCs w:val="24"/>
                                        <w:lang w:val="pt-BR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color w:val="0000FF"/>
                                        <w:sz w:val="24"/>
                                        <w:szCs w:val="24"/>
                                        <w:lang w:val="pt-BR"/>
                                      </w:rPr>
                                      <w:t xml:space="preserve">Đạo hàm của hàm số hợp </w:t>
                                    </w:r>
                                    <w:r w:rsidRPr="00C55ECD">
                                      <w:rPr>
                                        <w:rFonts w:ascii="Chu Van An" w:eastAsia="Arial" w:hAnsi="Chu Van An" w:cs="Chu Van An"/>
                                        <w:color w:val="0000FF"/>
                                        <w:position w:val="-1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080" w:dyaOrig="405" w14:anchorId="1A4E00B4">
                                        <v:shape id="_x0000_i1025" type="#_x0000_t75" style="width:54.4pt;height:20.1pt" o:ole="">
                                          <v:imagedata r:id="rId10" o:title=""/>
                                        </v:shape>
                                        <o:OLEObject Type="Embed" ProgID="Equation.DSMT4" ShapeID="_x0000_i1025" DrawAspect="Content" ObjectID="_1690434516" r:id="rId11"/>
                                      </w:object>
                                    </w:r>
                                  </w:p>
                                </w:tc>
                              </w:tr>
                              <w:tr w:rsidR="00034148" w:rsidRPr="00C55ECD" w14:paraId="53857ED9" w14:textId="77777777" w:rsidTr="00C55ECD">
                                <w:trPr>
                                  <w:trHeight w:val="3632"/>
                                </w:trPr>
                                <w:tc>
                                  <w:tcPr>
                                    <w:tcW w:w="5078" w:type="dxa"/>
                                    <w:hideMark/>
                                  </w:tcPr>
                                  <w:p w14:paraId="44C9C087" w14:textId="77777777" w:rsidR="00034148" w:rsidRPr="00C55ECD" w:rsidRDefault="00034148" w:rsidP="00A80C8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"/>
                                      </w:numPr>
                                      <w:spacing w:after="0" w:line="252" w:lineRule="auto"/>
                                      <w:ind w:left="317" w:hanging="142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1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480" w:dyaOrig="499" w14:anchorId="3D7DA73F">
                                        <v:shape id="_x0000_i1026" type="#_x0000_t75" style="width:74.5pt;height:25.1pt" o:ole="">
                                          <v:imagedata r:id="rId12" o:title=""/>
                                        </v:shape>
                                        <o:OLEObject Type="Embed" ProgID="Equation.DSMT4" ShapeID="_x0000_i1026" DrawAspect="Content" ObjectID="_1690434517" r:id="rId13"/>
                                      </w:object>
                                    </w:r>
                                  </w:p>
                                  <w:p w14:paraId="0AEBC48D" w14:textId="77777777" w:rsidR="00034148" w:rsidRPr="00C55ECD" w:rsidRDefault="00034148" w:rsidP="00A80C8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"/>
                                      </w:numPr>
                                      <w:spacing w:after="0" w:line="252" w:lineRule="auto"/>
                                      <w:ind w:left="317" w:hanging="142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1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640" w:dyaOrig="499" w14:anchorId="1885FC06">
                                        <v:shape id="_x0000_i1027" type="#_x0000_t75" style="width:82.05pt;height:25.1pt" o:ole="">
                                          <v:imagedata r:id="rId14" o:title=""/>
                                        </v:shape>
                                        <o:OLEObject Type="Embed" ProgID="Equation.DSMT4" ShapeID="_x0000_i1027" DrawAspect="Content" ObjectID="_1690434518" r:id="rId15"/>
                                      </w:object>
                                    </w:r>
                                  </w:p>
                                  <w:p w14:paraId="11E00FF8" w14:textId="77777777" w:rsidR="00034148" w:rsidRPr="00C55ECD" w:rsidRDefault="00034148" w:rsidP="00A80C8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"/>
                                      </w:numPr>
                                      <w:spacing w:after="0" w:line="252" w:lineRule="auto"/>
                                      <w:ind w:left="317" w:hanging="142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2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2740" w:dyaOrig="620" w14:anchorId="67222760">
                                        <v:shape id="_x0000_i1028" type="#_x0000_t75" style="width:137.3pt;height:31.8pt" o:ole="">
                                          <v:imagedata r:id="rId16" o:title=""/>
                                        </v:shape>
                                        <o:OLEObject Type="Embed" ProgID="Equation.DSMT4" ShapeID="_x0000_i1028" DrawAspect="Content" ObjectID="_1690434519" r:id="rId17"/>
                                      </w:object>
                                    </w:r>
                                  </w:p>
                                  <w:p w14:paraId="5BD16027" w14:textId="77777777" w:rsidR="00034148" w:rsidRPr="00C55ECD" w:rsidRDefault="00034148" w:rsidP="00C55ECD">
                                    <w:pPr>
                                      <w:pStyle w:val="ListParagraph"/>
                                      <w:spacing w:after="0" w:line="252" w:lineRule="auto"/>
                                      <w:ind w:left="317"/>
                                      <w:jc w:val="center"/>
                                      <w:rPr>
                                        <w:rFonts w:ascii="Chu Van An" w:eastAsia="Arial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28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960" w:dyaOrig="680" w14:anchorId="244D8CBB">
                                        <v:shape id="_x0000_i1029" type="#_x0000_t75" style="width:97.1pt;height:34.35pt" o:ole="">
                                          <v:imagedata r:id="rId18" o:title=""/>
                                        </v:shape>
                                        <o:OLEObject Type="Embed" ProgID="Equation.DSMT4" ShapeID="_x0000_i1029" DrawAspect="Content" ObjectID="_1690434520" r:id="rId19"/>
                                      </w:object>
                                    </w:r>
                                  </w:p>
                                  <w:p w14:paraId="0A62A7D1" w14:textId="77777777" w:rsidR="00034148" w:rsidRPr="00C55ECD" w:rsidRDefault="00034148" w:rsidP="00A80C8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"/>
                                      </w:numPr>
                                      <w:spacing w:after="0" w:line="252" w:lineRule="auto"/>
                                      <w:ind w:left="317" w:hanging="142"/>
                                      <w:rPr>
                                        <w:rFonts w:ascii="Chu Van An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2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3200" w:dyaOrig="620" w14:anchorId="4E1CA944">
                                        <v:shape id="_x0000_i1030" type="#_x0000_t75" style="width:160.75pt;height:31.8pt" o:ole="">
                                          <v:imagedata r:id="rId20" o:title=""/>
                                        </v:shape>
                                        <o:OLEObject Type="Embed" ProgID="Equation.DSMT4" ShapeID="_x0000_i1030" DrawAspect="Content" ObjectID="_1690434521" r:id="rId21"/>
                                      </w:object>
                                    </w: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  <w:lang w:val="vi-VN"/>
                                      </w:rPr>
                                      <w:t xml:space="preserve"> </w:t>
                                    </w:r>
                                  </w:p>
                                  <w:p w14:paraId="05CCA2C5" w14:textId="77777777" w:rsidR="00034148" w:rsidRPr="00C55ECD" w:rsidRDefault="00034148" w:rsidP="00C55ECD">
                                    <w:pPr>
                                      <w:pStyle w:val="ListParagraph"/>
                                      <w:spacing w:after="0" w:line="252" w:lineRule="auto"/>
                                      <w:ind w:left="317"/>
                                      <w:jc w:val="center"/>
                                      <w:rPr>
                                        <w:rFonts w:ascii="Chu Van An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1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500" w:dyaOrig="405" w14:anchorId="3C966C8C">
                                        <v:shape id="_x0000_i1031" type="#_x0000_t75" style="width:75.35pt;height:20.1pt" o:ole="">
                                          <v:imagedata r:id="rId22" o:title=""/>
                                        </v:shape>
                                        <o:OLEObject Type="Embed" ProgID="Equation.DSMT4" ShapeID="_x0000_i1031" DrawAspect="Content" ObjectID="_1690434522" r:id="rId2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805" w:type="dxa"/>
                                    <w:hideMark/>
                                  </w:tcPr>
                                  <w:p w14:paraId="168D08A1" w14:textId="77777777" w:rsidR="00034148" w:rsidRPr="00C55ECD" w:rsidRDefault="00034148" w:rsidP="00A80C8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after="0" w:line="252" w:lineRule="auto"/>
                                      <w:rPr>
                                        <w:rFonts w:ascii="Chu Van An" w:eastAsia="Arial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position w:val="-1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719" w:dyaOrig="499" w14:anchorId="71CEFE57">
                                        <v:shape id="_x0000_i1032" type="#_x0000_t75" style="width:85.4pt;height:25.1pt" o:ole="">
                                          <v:imagedata r:id="rId24" o:title=""/>
                                        </v:shape>
                                        <o:OLEObject Type="Embed" ProgID="Equation.DSMT4" ShapeID="_x0000_i1032" DrawAspect="Content" ObjectID="_1690434523" r:id="rId25"/>
                                      </w:object>
                                    </w:r>
                                  </w:p>
                                  <w:p w14:paraId="3B90D0A5" w14:textId="77777777" w:rsidR="00034148" w:rsidRPr="00C55ECD" w:rsidRDefault="00034148" w:rsidP="00A80C8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after="0" w:line="252" w:lineRule="auto"/>
                                      <w:rPr>
                                        <w:rFonts w:ascii="Chu Van An" w:eastAsia="Calibri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position w:val="-1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860" w:dyaOrig="499" w14:anchorId="2D003463">
                                        <v:shape id="_x0000_i1033" type="#_x0000_t75" style="width:92.95pt;height:25.1pt" o:ole="">
                                          <v:imagedata r:id="rId26" o:title=""/>
                                        </v:shape>
                                        <o:OLEObject Type="Embed" ProgID="Equation.DSMT4" ShapeID="_x0000_i1033" DrawAspect="Content" ObjectID="_1690434524" r:id="rId27"/>
                                      </w:object>
                                    </w:r>
                                  </w:p>
                                  <w:p w14:paraId="3DA120B5" w14:textId="77777777" w:rsidR="00034148" w:rsidRPr="00C55ECD" w:rsidRDefault="00034148" w:rsidP="00A80C8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after="0" w:line="252" w:lineRule="auto"/>
                                      <w:rPr>
                                        <w:rFonts w:ascii="Chu Van An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pt-BR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position w:val="-2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3159" w:dyaOrig="620" w14:anchorId="7BE67947">
                                        <v:shape id="_x0000_i1034" type="#_x0000_t75" style="width:158.25pt;height:31.8pt" o:ole="">
                                          <v:imagedata r:id="rId28" o:title=""/>
                                        </v:shape>
                                        <o:OLEObject Type="Embed" ProgID="Equation.DSMT4" ShapeID="_x0000_i1034" DrawAspect="Content" ObjectID="_1690434525" r:id="rId29"/>
                                      </w:object>
                                    </w:r>
                                  </w:p>
                                  <w:p w14:paraId="6970A6A1" w14:textId="77777777" w:rsidR="00034148" w:rsidRPr="00C55ECD" w:rsidRDefault="00034148" w:rsidP="00C55ECD">
                                    <w:pPr>
                                      <w:pStyle w:val="ListParagraph"/>
                                      <w:spacing w:after="0" w:line="252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pt-BR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position w:val="-28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960" w:dyaOrig="680" w14:anchorId="53C7854A">
                                        <v:shape id="_x0000_i1035" type="#_x0000_t75" style="width:97.1pt;height:34.35pt" o:ole="">
                                          <v:imagedata r:id="rId30" o:title=""/>
                                        </v:shape>
                                        <o:OLEObject Type="Embed" ProgID="Equation.DSMT4" ShapeID="_x0000_i1035" DrawAspect="Content" ObjectID="_1690434526" r:id="rId31"/>
                                      </w:object>
                                    </w:r>
                                  </w:p>
                                  <w:p w14:paraId="21B55764" w14:textId="77777777" w:rsidR="00034148" w:rsidRPr="00C55ECD" w:rsidRDefault="00034148" w:rsidP="00A80C8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after="0" w:line="252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pt-BR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position w:val="-2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3420" w:dyaOrig="620" w14:anchorId="28514253">
                                        <v:shape id="_x0000_i1036" type="#_x0000_t75" style="width:170.8pt;height:31.8pt" o:ole="">
                                          <v:imagedata r:id="rId32" o:title=""/>
                                        </v:shape>
                                        <o:OLEObject Type="Embed" ProgID="Equation.DSMT4" ShapeID="_x0000_i1036" DrawAspect="Content" ObjectID="_1690434527" r:id="rId33"/>
                                      </w:object>
                                    </w:r>
                                  </w:p>
                                  <w:p w14:paraId="44E65631" w14:textId="77777777" w:rsidR="00034148" w:rsidRPr="00C55ECD" w:rsidRDefault="00034148" w:rsidP="00C55ECD">
                                    <w:pPr>
                                      <w:pStyle w:val="ListParagraph"/>
                                      <w:spacing w:after="0" w:line="252" w:lineRule="auto"/>
                                      <w:rPr>
                                        <w:rFonts w:ascii="Chu Van An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pt-BR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position w:val="-1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500" w:dyaOrig="400" w14:anchorId="506A26D8">
                                        <v:shape id="_x0000_i1037" type="#_x0000_t75" style="width:75.35pt;height:20.1pt" o:ole="">
                                          <v:imagedata r:id="rId34" o:title=""/>
                                        </v:shape>
                                        <o:OLEObject Type="Embed" ProgID="Equation.DSMT4" ShapeID="_x0000_i1037" DrawAspect="Content" ObjectID="_1690434528" r:id="rId35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3896C1D9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A976DAA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56BF56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0F7495F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C67030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CCAE7DC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1F2DB7AB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7EBDF4F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E29869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5FDF5A0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C4A9CD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B323E4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74DCF0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4CA760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BDCC97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5E97F8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CF8DA24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22234" y="-705"/>
                            <a:ext cx="1199213" cy="304801"/>
                            <a:chOff x="-22234" y="-705"/>
                            <a:chExt cx="1199213" cy="304801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22234" y="-705"/>
                              <a:ext cx="1128717" cy="3048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D550C5" w14:textId="77777777" w:rsidR="00034148" w:rsidRDefault="00034148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D827A62" id="Group 7" o:spid="_x0000_s1070" style="width:506.8pt;height:265.6pt;mso-position-horizontal-relative:char;mso-position-vertical-relative:line" coordorigin="-222,-7" coordsize="64823,334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">
                <v:shape id="Rectangle: Diagonal Corners Rounded 244" o:spid="_x0000_s1071" style="position:absolute;width:64601;height:33478;visibility:visible;mso-wrap-style:square;v-text-anchor:middle" coordsize="6460121,334788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" adj="-11796480,,5400" path="m31704,l6239797,v121682,,220324,98642,220324,220324l6460121,3316178v,17510,-14194,31704,-31704,31704l220324,3347882c98642,3347882,,3249240,,3127558l,31704c,14194,14194,,31704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31704,0;6239797,0;6460121,220324;6460121,3316178;6428417,3347882;220324,3347882;0,3127558;0,31704;31704,0" o:connectangles="0,0,0,0,0,0,0,0,0" textboxrect="0,0,6460121,3347882"/>
                  <v:textbox>
                    <w:txbxContent>
                      <w:p w14:paraId="07DE539C" w14:textId="77777777" w:rsidR="00034148" w:rsidRPr="00C55ECD" w:rsidRDefault="00034148" w:rsidP="002235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</w:pPr>
                        <w:r w:rsidRPr="00C55ECD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7D526039" w14:textId="77777777" w:rsidR="00034148" w:rsidRPr="00C55ECD" w:rsidRDefault="00034148" w:rsidP="00C55ECD">
                        <w:pPr>
                          <w:spacing w:line="256" w:lineRule="auto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➊</w:t>
                        </w:r>
                        <w:r w:rsidRPr="00C55ECD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.</w:t>
                        </w:r>
                        <w:r w:rsidRPr="00C55ECD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Công thức đạo hàm của số lượng giác</w:t>
                        </w:r>
                      </w:p>
                      <w:tbl>
                        <w:tblPr>
                          <w:tblW w:w="9883" w:type="dxa"/>
                          <w:tblBorders>
                            <w:top w:val="dashSmallGap" w:sz="4" w:space="0" w:color="002060"/>
                            <w:left w:val="dashSmallGap" w:sz="4" w:space="0" w:color="002060"/>
                            <w:bottom w:val="dashSmallGap" w:sz="4" w:space="0" w:color="002060"/>
                            <w:right w:val="dashSmallGap" w:sz="4" w:space="0" w:color="002060"/>
                            <w:insideH w:val="dashSmallGap" w:sz="4" w:space="0" w:color="002060"/>
                            <w:insideV w:val="dashSmallGap" w:sz="4" w:space="0" w:color="002060"/>
                          </w:tblBorders>
                          <w:tblLayout w:type="fixed"/>
                          <w:tblLook w:val="01E0" w:firstRow="1" w:lastRow="1" w:firstColumn="1" w:lastColumn="1" w:noHBand="0" w:noVBand="0"/>
                        </w:tblPr>
                        <w:tblGrid>
                          <w:gridCol w:w="5078"/>
                          <w:gridCol w:w="4805"/>
                        </w:tblGrid>
                        <w:tr w:rsidR="00034148" w:rsidRPr="00C55ECD" w14:paraId="5CC320AF" w14:textId="77777777" w:rsidTr="00EB36C7">
                          <w:trPr>
                            <w:trHeight w:val="441"/>
                          </w:trPr>
                          <w:tc>
                            <w:tcPr>
                              <w:tcW w:w="5078" w:type="dxa"/>
                              <w:shd w:val="clear" w:color="auto" w:fill="FEEDD7" w:themeFill="accent2" w:themeFillTint="33"/>
                              <w:vAlign w:val="center"/>
                              <w:hideMark/>
                            </w:tcPr>
                            <w:p w14:paraId="13610B42" w14:textId="77777777" w:rsidR="00034148" w:rsidRPr="00C55ECD" w:rsidRDefault="00034148" w:rsidP="00C55ECD">
                              <w:pPr>
                                <w:spacing w:after="0" w:line="252" w:lineRule="auto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pt-BR"/>
                                </w:rPr>
                                <w:t>Đạo hàm của hàm số lượng giác cơ bản</w:t>
                              </w:r>
                            </w:p>
                          </w:tc>
                          <w:tc>
                            <w:tcPr>
                              <w:tcW w:w="4805" w:type="dxa"/>
                              <w:shd w:val="clear" w:color="auto" w:fill="FEEDD7" w:themeFill="accent2" w:themeFillTint="33"/>
                              <w:vAlign w:val="center"/>
                              <w:hideMark/>
                            </w:tcPr>
                            <w:p w14:paraId="0CF98DD7" w14:textId="77777777" w:rsidR="00034148" w:rsidRPr="00C55ECD" w:rsidRDefault="00034148" w:rsidP="00C55ECD">
                              <w:pPr>
                                <w:spacing w:after="0" w:line="252" w:lineRule="auto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pt-BR"/>
                                </w:rPr>
                                <w:t xml:space="preserve">Đạo hàm của hàm số hợp </w:t>
                              </w:r>
                              <w:r w:rsidRPr="00C55ECD">
                                <w:rPr>
                                  <w:rFonts w:ascii="Chu Van An" w:eastAsia="Arial" w:hAnsi="Chu Van An" w:cs="Chu Van An"/>
                                  <w:color w:val="0000FF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080" w:dyaOrig="405" w14:anchorId="1A4E00B4">
                                  <v:shape id="_x0000_i1025" type="#_x0000_t75" style="width:54.4pt;height:20.1pt" o:ole="">
                                    <v:imagedata r:id="rId10" o:title=""/>
                                  </v:shape>
                                  <o:OLEObject Type="Embed" ProgID="Equation.DSMT4" ShapeID="_x0000_i1025" DrawAspect="Content" ObjectID="_1690434516" r:id="rId36"/>
                                </w:object>
                              </w:r>
                            </w:p>
                          </w:tc>
                        </w:tr>
                        <w:tr w:rsidR="00034148" w:rsidRPr="00C55ECD" w14:paraId="53857ED9" w14:textId="77777777" w:rsidTr="00C55ECD">
                          <w:trPr>
                            <w:trHeight w:val="3632"/>
                          </w:trPr>
                          <w:tc>
                            <w:tcPr>
                              <w:tcW w:w="5078" w:type="dxa"/>
                              <w:hideMark/>
                            </w:tcPr>
                            <w:p w14:paraId="44C9C087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spacing w:after="0" w:line="252" w:lineRule="auto"/>
                                <w:ind w:left="317" w:hanging="142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480" w:dyaOrig="499" w14:anchorId="3D7DA73F">
                                  <v:shape id="_x0000_i1026" type="#_x0000_t75" style="width:74.5pt;height:25.1pt" o:ole="">
                                    <v:imagedata r:id="rId12" o:title=""/>
                                  </v:shape>
                                  <o:OLEObject Type="Embed" ProgID="Equation.DSMT4" ShapeID="_x0000_i1026" DrawAspect="Content" ObjectID="_1690434517" r:id="rId37"/>
                                </w:object>
                              </w:r>
                            </w:p>
                            <w:p w14:paraId="0AEBC48D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spacing w:after="0" w:line="252" w:lineRule="auto"/>
                                <w:ind w:left="317" w:hanging="142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640" w:dyaOrig="499" w14:anchorId="1885FC06">
                                  <v:shape id="_x0000_i1027" type="#_x0000_t75" style="width:82.05pt;height:25.1pt" o:ole="">
                                    <v:imagedata r:id="rId14" o:title=""/>
                                  </v:shape>
                                  <o:OLEObject Type="Embed" ProgID="Equation.DSMT4" ShapeID="_x0000_i1027" DrawAspect="Content" ObjectID="_1690434518" r:id="rId38"/>
                                </w:object>
                              </w:r>
                            </w:p>
                            <w:p w14:paraId="11E00FF8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spacing w:after="0" w:line="252" w:lineRule="auto"/>
                                <w:ind w:left="317" w:hanging="142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24"/>
                                  <w:sz w:val="24"/>
                                  <w:szCs w:val="24"/>
                                  <w:lang w:val="vi-VN"/>
                                </w:rPr>
                                <w:object w:dxaOrig="2740" w:dyaOrig="620" w14:anchorId="67222760">
                                  <v:shape id="_x0000_i1028" type="#_x0000_t75" style="width:137.3pt;height:31.8pt" o:ole="">
                                    <v:imagedata r:id="rId16" o:title=""/>
                                  </v:shape>
                                  <o:OLEObject Type="Embed" ProgID="Equation.DSMT4" ShapeID="_x0000_i1028" DrawAspect="Content" ObjectID="_1690434519" r:id="rId39"/>
                                </w:object>
                              </w:r>
                            </w:p>
                            <w:p w14:paraId="5BD16027" w14:textId="77777777" w:rsidR="00034148" w:rsidRPr="00C55ECD" w:rsidRDefault="00034148" w:rsidP="00C55ECD">
                              <w:pPr>
                                <w:pStyle w:val="ListParagraph"/>
                                <w:spacing w:after="0" w:line="252" w:lineRule="auto"/>
                                <w:ind w:left="317"/>
                                <w:jc w:val="center"/>
                                <w:rPr>
                                  <w:rFonts w:ascii="Chu Van An" w:eastAsia="Arial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28"/>
                                  <w:sz w:val="24"/>
                                  <w:szCs w:val="24"/>
                                  <w:lang w:val="vi-VN"/>
                                </w:rPr>
                                <w:object w:dxaOrig="1960" w:dyaOrig="680" w14:anchorId="244D8CBB">
                                  <v:shape id="_x0000_i1029" type="#_x0000_t75" style="width:97.1pt;height:34.35pt" o:ole="">
                                    <v:imagedata r:id="rId18" o:title=""/>
                                  </v:shape>
                                  <o:OLEObject Type="Embed" ProgID="Equation.DSMT4" ShapeID="_x0000_i1029" DrawAspect="Content" ObjectID="_1690434520" r:id="rId40"/>
                                </w:object>
                              </w:r>
                            </w:p>
                            <w:p w14:paraId="0A62A7D1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spacing w:after="0" w:line="252" w:lineRule="auto"/>
                                <w:ind w:left="317" w:hanging="142"/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24"/>
                                  <w:sz w:val="24"/>
                                  <w:szCs w:val="24"/>
                                  <w:lang w:val="vi-VN"/>
                                </w:rPr>
                                <w:object w:dxaOrig="3200" w:dyaOrig="620" w14:anchorId="4E1CA944">
                                  <v:shape id="_x0000_i1030" type="#_x0000_t75" style="width:160.75pt;height:31.8pt" o:ole="">
                                    <v:imagedata r:id="rId20" o:title=""/>
                                  </v:shape>
                                  <o:OLEObject Type="Embed" ProgID="Equation.DSMT4" ShapeID="_x0000_i1030" DrawAspect="Content" ObjectID="_1690434521" r:id="rId41"/>
                                </w:object>
                              </w: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  <w:t xml:space="preserve"> </w:t>
                              </w:r>
                            </w:p>
                            <w:p w14:paraId="05CCA2C5" w14:textId="77777777" w:rsidR="00034148" w:rsidRPr="00C55ECD" w:rsidRDefault="00034148" w:rsidP="00C55ECD">
                              <w:pPr>
                                <w:pStyle w:val="ListParagraph"/>
                                <w:spacing w:after="0" w:line="252" w:lineRule="auto"/>
                                <w:ind w:left="317"/>
                                <w:jc w:val="center"/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500" w:dyaOrig="405" w14:anchorId="3C966C8C">
                                  <v:shape id="_x0000_i1031" type="#_x0000_t75" style="width:75.35pt;height:20.1pt" o:ole="">
                                    <v:imagedata r:id="rId22" o:title=""/>
                                  </v:shape>
                                  <o:OLEObject Type="Embed" ProgID="Equation.DSMT4" ShapeID="_x0000_i1031" DrawAspect="Content" ObjectID="_1690434522" r:id="rId42"/>
                                </w:object>
                              </w:r>
                            </w:p>
                          </w:tc>
                          <w:tc>
                            <w:tcPr>
                              <w:tcW w:w="4805" w:type="dxa"/>
                              <w:hideMark/>
                            </w:tcPr>
                            <w:p w14:paraId="168D08A1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52" w:lineRule="auto"/>
                                <w:rPr>
                                  <w:rFonts w:ascii="Chu Van An" w:eastAsia="Arial" w:hAnsi="Chu Van An" w:cs="Chu Van An"/>
                                  <w:color w:val="FF0000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719" w:dyaOrig="499" w14:anchorId="71CEFE57">
                                  <v:shape id="_x0000_i1032" type="#_x0000_t75" style="width:85.4pt;height:25.1pt" o:ole="">
                                    <v:imagedata r:id="rId24" o:title=""/>
                                  </v:shape>
                                  <o:OLEObject Type="Embed" ProgID="Equation.DSMT4" ShapeID="_x0000_i1032" DrawAspect="Content" ObjectID="_1690434523" r:id="rId43"/>
                                </w:object>
                              </w:r>
                            </w:p>
                            <w:p w14:paraId="3B90D0A5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52" w:lineRule="auto"/>
                                <w:rPr>
                                  <w:rFonts w:ascii="Chu Van An" w:eastAsia="Calibri" w:hAnsi="Chu Van An" w:cs="Chu Van An"/>
                                  <w:color w:val="FF0000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860" w:dyaOrig="499" w14:anchorId="2D003463">
                                  <v:shape id="_x0000_i1033" type="#_x0000_t75" style="width:92.95pt;height:25.1pt" o:ole="">
                                    <v:imagedata r:id="rId26" o:title=""/>
                                  </v:shape>
                                  <o:OLEObject Type="Embed" ProgID="Equation.DSMT4" ShapeID="_x0000_i1033" DrawAspect="Content" ObjectID="_1690434524" r:id="rId44"/>
                                </w:object>
                              </w:r>
                            </w:p>
                            <w:p w14:paraId="3DA120B5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52" w:lineRule="auto"/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vi-VN"/>
                                </w:rPr>
                                <w:object w:dxaOrig="3159" w:dyaOrig="620" w14:anchorId="7BE67947">
                                  <v:shape id="_x0000_i1034" type="#_x0000_t75" style="width:158.25pt;height:31.8pt" o:ole="">
                                    <v:imagedata r:id="rId28" o:title=""/>
                                  </v:shape>
                                  <o:OLEObject Type="Embed" ProgID="Equation.DSMT4" ShapeID="_x0000_i1034" DrawAspect="Content" ObjectID="_1690434525" r:id="rId45"/>
                                </w:object>
                              </w:r>
                            </w:p>
                            <w:p w14:paraId="6970A6A1" w14:textId="77777777" w:rsidR="00034148" w:rsidRPr="00C55ECD" w:rsidRDefault="00034148" w:rsidP="00C55ECD">
                              <w:pPr>
                                <w:pStyle w:val="ListParagraph"/>
                                <w:spacing w:after="0" w:line="252" w:lineRule="auto"/>
                                <w:jc w:val="both"/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position w:val="-28"/>
                                  <w:sz w:val="24"/>
                                  <w:szCs w:val="24"/>
                                  <w:lang w:val="vi-VN"/>
                                </w:rPr>
                                <w:object w:dxaOrig="1960" w:dyaOrig="680" w14:anchorId="53C7854A">
                                  <v:shape id="_x0000_i1035" type="#_x0000_t75" style="width:97.1pt;height:34.35pt" o:ole="">
                                    <v:imagedata r:id="rId30" o:title=""/>
                                  </v:shape>
                                  <o:OLEObject Type="Embed" ProgID="Equation.DSMT4" ShapeID="_x0000_i1035" DrawAspect="Content" ObjectID="_1690434526" r:id="rId46"/>
                                </w:object>
                              </w:r>
                            </w:p>
                            <w:p w14:paraId="21B55764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52" w:lineRule="auto"/>
                                <w:jc w:val="both"/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vi-VN"/>
                                </w:rPr>
                                <w:object w:dxaOrig="3420" w:dyaOrig="620" w14:anchorId="28514253">
                                  <v:shape id="_x0000_i1036" type="#_x0000_t75" style="width:170.8pt;height:31.8pt" o:ole="">
                                    <v:imagedata r:id="rId32" o:title=""/>
                                  </v:shape>
                                  <o:OLEObject Type="Embed" ProgID="Equation.DSMT4" ShapeID="_x0000_i1036" DrawAspect="Content" ObjectID="_1690434527" r:id="rId47"/>
                                </w:object>
                              </w:r>
                            </w:p>
                            <w:p w14:paraId="44E65631" w14:textId="77777777" w:rsidR="00034148" w:rsidRPr="00C55ECD" w:rsidRDefault="00034148" w:rsidP="00C55ECD">
                              <w:pPr>
                                <w:pStyle w:val="ListParagraph"/>
                                <w:spacing w:after="0" w:line="252" w:lineRule="auto"/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500" w:dyaOrig="400" w14:anchorId="506A26D8">
                                  <v:shape id="_x0000_i1037" type="#_x0000_t75" style="width:75.35pt;height:20.1pt" o:ole="">
                                    <v:imagedata r:id="rId34" o:title=""/>
                                  </v:shape>
                                  <o:OLEObject Type="Embed" ProgID="Equation.DSMT4" ShapeID="_x0000_i1037" DrawAspect="Content" ObjectID="_1690434528" r:id="rId48"/>
                                </w:object>
                              </w:r>
                            </w:p>
                          </w:tc>
                        </w:tr>
                      </w:tbl>
                      <w:p w14:paraId="3896C1D9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A976DAA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56BF56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0F7495F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C67030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CCAE7DC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1F2DB7AB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7EBDF4F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E29869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5FDF5A0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C4A9CD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B323E4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74DCF0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4CA760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BDCC97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5E97F8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CF8DA24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222;top:-7;width:11286;height:30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61D550C5" w14:textId="77777777" w:rsidR="00034148" w:rsidRDefault="00034148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A85BFDB" w14:textId="161ED53C" w:rsidR="00135F41" w:rsidRPr="008C51C7" w:rsidRDefault="003B77C9" w:rsidP="000334B1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EE45C24" wp14:editId="1C947511">
                <wp:extent cx="6443476" cy="2390774"/>
                <wp:effectExtent l="0" t="0" r="14605" b="10160"/>
                <wp:docPr id="24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2390774"/>
                          <a:chOff x="-6836" y="-11"/>
                          <a:chExt cx="6443476" cy="2308184"/>
                        </a:xfrm>
                      </wpg:grpSpPr>
                      <wps:wsp>
                        <wps:cNvPr id="249" name="Rectangle: Diagonal Corners Rounded 249"/>
                        <wps:cNvSpPr/>
                        <wps:spPr>
                          <a:xfrm>
                            <a:off x="0" y="0"/>
                            <a:ext cx="6436640" cy="2308173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E5EA135" w14:textId="77777777" w:rsidR="00034148" w:rsidRPr="00C55ECD" w:rsidRDefault="00034148" w:rsidP="002235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33D18A6E" w14:textId="77777777" w:rsidR="00034148" w:rsidRPr="00C55ECD" w:rsidRDefault="00034148" w:rsidP="00C55ECD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C55ECD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  <w:t>Đạo hàm mở rộng</w:t>
                              </w:r>
                            </w:p>
                            <w:p w14:paraId="6AFD2414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after="0" w:line="252" w:lineRule="auto"/>
                                <w:rPr>
                                  <w:rFonts w:ascii="Chu Van An" w:eastAsia="Arial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6"/>
                                  <w:sz w:val="24"/>
                                  <w:szCs w:val="24"/>
                                  <w:lang w:val="vi-VN"/>
                                </w:rPr>
                                <w:object w:dxaOrig="2740" w:dyaOrig="540" w14:anchorId="476CD1FA">
                                  <v:shape id="_x0000_i1038" type="#_x0000_t75" style="width:137.3pt;height:26.8pt" o:ole="">
                                    <v:imagedata r:id="rId49" o:title=""/>
                                  </v:shape>
                                  <o:OLEObject Type="Embed" ProgID="Equation.DSMT4" ShapeID="_x0000_i1038" DrawAspect="Content" ObjectID="_1690434529" r:id="rId50"/>
                                </w:object>
                              </w:r>
                            </w:p>
                            <w:p w14:paraId="0C5DFF04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after="0" w:line="252" w:lineRule="auto"/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6"/>
                                  <w:sz w:val="24"/>
                                  <w:szCs w:val="24"/>
                                  <w:lang w:val="vi-VN"/>
                                </w:rPr>
                                <w:object w:dxaOrig="2920" w:dyaOrig="540" w14:anchorId="34C02EC0">
                                  <v:shape id="_x0000_i1039" type="#_x0000_t75" style="width:146.5pt;height:26.8pt" o:ole="">
                                    <v:imagedata r:id="rId51" o:title=""/>
                                  </v:shape>
                                  <o:OLEObject Type="Embed" ProgID="Equation.DSMT4" ShapeID="_x0000_i1039" DrawAspect="Content" ObjectID="_1690434530" r:id="rId52"/>
                                </w:object>
                              </w:r>
                            </w:p>
                            <w:p w14:paraId="0D0CF7BA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after="0" w:line="252" w:lineRule="auto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6"/>
                                  <w:sz w:val="24"/>
                                  <w:szCs w:val="24"/>
                                  <w:lang w:val="vi-VN"/>
                                </w:rPr>
                                <w:object w:dxaOrig="3379" w:dyaOrig="540" w14:anchorId="4BCE47CD">
                                  <v:shape id="_x0000_i1040" type="#_x0000_t75" style="width:169.1pt;height:26.8pt" o:ole="">
                                    <v:imagedata r:id="rId53" o:title=""/>
                                  </v:shape>
                                  <o:OLEObject Type="Embed" ProgID="Equation.DSMT4" ShapeID="_x0000_i1040" DrawAspect="Content" ObjectID="_1690434531" r:id="rId54"/>
                                </w:object>
                              </w: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28"/>
                                  <w:sz w:val="24"/>
                                  <w:szCs w:val="24"/>
                                  <w:lang w:val="vi-VN"/>
                                </w:rPr>
                                <w:object w:dxaOrig="1920" w:dyaOrig="690" w14:anchorId="43A56B53">
                                  <v:shape id="_x0000_i1041" type="#_x0000_t75" style="width:96.3pt;height:34.35pt" o:ole="">
                                    <v:imagedata r:id="rId55" o:title=""/>
                                  </v:shape>
                                  <o:OLEObject Type="Embed" ProgID="Equation.DSMT4" ShapeID="_x0000_i1041" DrawAspect="Content" ObjectID="_1690434532" r:id="rId56"/>
                                </w:object>
                              </w:r>
                            </w:p>
                            <w:p w14:paraId="458841AF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before="120"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6"/>
                                  <w:sz w:val="24"/>
                                  <w:szCs w:val="24"/>
                                  <w:lang w:val="vi-VN"/>
                                </w:rPr>
                                <w:object w:dxaOrig="3480" w:dyaOrig="540" w14:anchorId="3C131F8D">
                                  <v:shape id="_x0000_i1042" type="#_x0000_t75" style="width:174.15pt;height:26.8pt" o:ole="">
                                    <v:imagedata r:id="rId57" o:title=""/>
                                  </v:shape>
                                  <o:OLEObject Type="Embed" ProgID="Equation.DSMT4" ShapeID="_x0000_i1042" DrawAspect="Content" ObjectID="_1690434533" r:id="rId58"/>
                                </w:object>
                              </w: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500" w:dyaOrig="400" w14:anchorId="44AE3A3E">
                                  <v:shape id="_x0000_i1043" type="#_x0000_t75" style="width:75.35pt;height:20.1pt" o:ole="">
                                    <v:imagedata r:id="rId59" o:title=""/>
                                  </v:shape>
                                  <o:OLEObject Type="Embed" ProgID="Equation.DSMT4" ShapeID="_x0000_i1043" DrawAspect="Content" ObjectID="_1690434534" r:id="rId60"/>
                                </w:object>
                              </w:r>
                            </w:p>
                            <w:p w14:paraId="38ABA20B" w14:textId="253C6CCC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B744814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6FDF711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77FC0BCF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B5DECBA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D4F5E07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D7372A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36C3395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9038F22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96C113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79D8CE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7F4E0C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E1FBE6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58982B8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0" name="Group 250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51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59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68905A" w14:textId="77777777" w:rsidR="00034148" w:rsidRDefault="00034148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EE45C24" id="_x0000_s1075" style="width:507.35pt;height:188.25pt;mso-position-horizontal-relative:char;mso-position-vertical-relative:line" coordorigin="-68" coordsize="64434,230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">
                <v:shape id="Rectangle: Diagonal Corners Rounded 249" o:spid="_x0000_s1076" style="position:absolute;width:64366;height:23081;visibility:visible;mso-wrap-style:square;v-text-anchor:middle" coordsize="6436640,23081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" adj="-11796480,,5400" path="m21858,l6302189,v74255,,134451,60196,134451,134451l6436640,2286315v,12072,-9786,21858,-21858,21858l134451,2308173c60196,2308173,,2247977,,2173722l,21858c,9786,9786,,21858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21858,0;6302189,0;6436640,134451;6436640,2286315;6414782,2308173;134451,2308173;0,2173722;0,21858;21858,0" o:connectangles="0,0,0,0,0,0,0,0,0" textboxrect="0,0,6436640,2308173"/>
                  <v:textbox>
                    <w:txbxContent>
                      <w:p w14:paraId="0E5EA135" w14:textId="77777777" w:rsidR="00034148" w:rsidRPr="00C55ECD" w:rsidRDefault="00034148" w:rsidP="002235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C55ECD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33D18A6E" w14:textId="77777777" w:rsidR="00034148" w:rsidRPr="00C55ECD" w:rsidRDefault="00034148" w:rsidP="00C55ECD">
                        <w:p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i/>
                            <w:iCs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➋</w:t>
                        </w:r>
                        <w:r w:rsidRPr="00C55ECD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C55ECD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FF"/>
                            <w:sz w:val="24"/>
                            <w:szCs w:val="24"/>
                            <w:lang w:val="fr-FR"/>
                          </w:rPr>
                          <w:t>Đạo hàm mở rộng</w:t>
                        </w:r>
                      </w:p>
                      <w:p w14:paraId="6AFD2414" w14:textId="77777777" w:rsidR="00034148" w:rsidRPr="00C55ECD" w:rsidRDefault="00034148" w:rsidP="00A80C8A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after="0" w:line="252" w:lineRule="auto"/>
                          <w:rPr>
                            <w:rFonts w:ascii="Chu Van An" w:eastAsia="Arial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  <w:lang w:val="vi-VN"/>
                          </w:rPr>
                        </w:pPr>
                        <w:r w:rsidRPr="00C55ECD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position w:val="-16"/>
                            <w:sz w:val="24"/>
                            <w:szCs w:val="24"/>
                            <w:lang w:val="vi-VN"/>
                          </w:rPr>
                          <w:object w:dxaOrig="2740" w:dyaOrig="540" w14:anchorId="476CD1FA">
                            <v:shape id="_x0000_i1038" type="#_x0000_t75" style="width:137.3pt;height:26.8pt" o:ole="">
                              <v:imagedata r:id="rId49" o:title=""/>
                            </v:shape>
                            <o:OLEObject Type="Embed" ProgID="Equation.DSMT4" ShapeID="_x0000_i1038" DrawAspect="Content" ObjectID="_1690434529" r:id="rId61"/>
                          </w:object>
                        </w:r>
                      </w:p>
                      <w:p w14:paraId="0C5DFF04" w14:textId="77777777" w:rsidR="00034148" w:rsidRPr="00C55ECD" w:rsidRDefault="00034148" w:rsidP="00A80C8A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after="0" w:line="252" w:lineRule="auto"/>
                          <w:rPr>
                            <w:rFonts w:ascii="Chu Van An" w:eastAsia="Calibri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  <w:lang w:val="vi-VN"/>
                          </w:rPr>
                        </w:pPr>
                        <w:r w:rsidRPr="00C55ECD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position w:val="-16"/>
                            <w:sz w:val="24"/>
                            <w:szCs w:val="24"/>
                            <w:lang w:val="vi-VN"/>
                          </w:rPr>
                          <w:object w:dxaOrig="2920" w:dyaOrig="540" w14:anchorId="34C02EC0">
                            <v:shape id="_x0000_i1039" type="#_x0000_t75" style="width:146.5pt;height:26.8pt" o:ole="">
                              <v:imagedata r:id="rId51" o:title=""/>
                            </v:shape>
                            <o:OLEObject Type="Embed" ProgID="Equation.DSMT4" ShapeID="_x0000_i1039" DrawAspect="Content" ObjectID="_1690434530" r:id="rId62"/>
                          </w:object>
                        </w:r>
                      </w:p>
                      <w:p w14:paraId="0D0CF7BA" w14:textId="77777777" w:rsidR="00034148" w:rsidRPr="00C55ECD" w:rsidRDefault="00034148" w:rsidP="00A80C8A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after="0" w:line="252" w:lineRule="auto"/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  <w:lang w:val="pt-BR"/>
                          </w:rPr>
                        </w:pPr>
                        <w:r w:rsidRPr="00C55ECD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position w:val="-16"/>
                            <w:sz w:val="24"/>
                            <w:szCs w:val="24"/>
                            <w:lang w:val="vi-VN"/>
                          </w:rPr>
                          <w:object w:dxaOrig="3379" w:dyaOrig="540" w14:anchorId="4BCE47CD">
                            <v:shape id="_x0000_i1040" type="#_x0000_t75" style="width:169.1pt;height:26.8pt" o:ole="">
                              <v:imagedata r:id="rId53" o:title=""/>
                            </v:shape>
                            <o:OLEObject Type="Embed" ProgID="Equation.DSMT4" ShapeID="_x0000_i1040" DrawAspect="Content" ObjectID="_1690434531" r:id="rId63"/>
                          </w:object>
                        </w:r>
                        <w:r w:rsidRPr="00C55ECD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position w:val="-28"/>
                            <w:sz w:val="24"/>
                            <w:szCs w:val="24"/>
                            <w:lang w:val="vi-VN"/>
                          </w:rPr>
                          <w:object w:dxaOrig="1920" w:dyaOrig="690" w14:anchorId="43A56B53">
                            <v:shape id="_x0000_i1041" type="#_x0000_t75" style="width:96.3pt;height:34.35pt" o:ole="">
                              <v:imagedata r:id="rId55" o:title=""/>
                            </v:shape>
                            <o:OLEObject Type="Embed" ProgID="Equation.DSMT4" ShapeID="_x0000_i1041" DrawAspect="Content" ObjectID="_1690434532" r:id="rId64"/>
                          </w:object>
                        </w:r>
                      </w:p>
                      <w:p w14:paraId="458841AF" w14:textId="77777777" w:rsidR="00034148" w:rsidRPr="00C55ECD" w:rsidRDefault="00034148" w:rsidP="00A80C8A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before="120" w:after="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position w:val="-16"/>
                            <w:sz w:val="24"/>
                            <w:szCs w:val="24"/>
                            <w:lang w:val="vi-VN"/>
                          </w:rPr>
                          <w:object w:dxaOrig="3480" w:dyaOrig="540" w14:anchorId="3C131F8D">
                            <v:shape id="_x0000_i1042" type="#_x0000_t75" style="width:174.15pt;height:26.8pt" o:ole="">
                              <v:imagedata r:id="rId57" o:title=""/>
                            </v:shape>
                            <o:OLEObject Type="Embed" ProgID="Equation.DSMT4" ShapeID="_x0000_i1042" DrawAspect="Content" ObjectID="_1690434533" r:id="rId65"/>
                          </w:object>
                        </w:r>
                        <w:r w:rsidRPr="00C55ECD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position w:val="-14"/>
                            <w:sz w:val="24"/>
                            <w:szCs w:val="24"/>
                            <w:lang w:val="vi-VN"/>
                          </w:rPr>
                          <w:object w:dxaOrig="1500" w:dyaOrig="400" w14:anchorId="44AE3A3E">
                            <v:shape id="_x0000_i1043" type="#_x0000_t75" style="width:75.35pt;height:20.1pt" o:ole="">
                              <v:imagedata r:id="rId59" o:title=""/>
                            </v:shape>
                            <o:OLEObject Type="Embed" ProgID="Equation.DSMT4" ShapeID="_x0000_i1043" DrawAspect="Content" ObjectID="_1690434534" r:id="rId66"/>
                          </w:object>
                        </w:r>
                      </w:p>
                      <w:p w14:paraId="38ABA20B" w14:textId="253C6CCC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B744814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6FDF711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77FC0BCF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B5DECBA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D4F5E07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D7372A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36C3395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9038F22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96C113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79D8CE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7F4E0C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E1FBE6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58982B8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0" o:spid="_x0000_s1077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<v:shape id="Rectangle: Folded Corner 251" o:spid="_x0000_s1078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Pgc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IlnD75l4BGT2AwAA//8DAFBLAQItABQABgAIAAAAIQDb4fbL7gAAAIUBAAATAAAAAAAAAAAA&#10;AAAAAAAAAABbQ29udGVudF9UeXBlc10ueG1sUEsBAi0AFAAGAAgAAAAhAFr0LFu/AAAAFQEAAAsA&#10;AAAAAAAAAAAAAAAAHwEAAF9yZWxzLy5yZWxzUEsBAi0AFAAGAAgAAAAhALX8+BzEAAAA3AAAAA8A&#10;AAAAAAAAAAAAAAAABwIAAGRycy9kb3ducmV2LnhtbFBLBQYAAAAAAwADALcAAAD4AgAAAAA=&#10;" filled="f" stroked="f">
                    <v:textbox>
                      <w:txbxContent>
                        <w:p w14:paraId="5768905A" w14:textId="77777777" w:rsidR="00034148" w:rsidRDefault="00034148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C69C0B3" w14:textId="77777777" w:rsidR="00C55ECD" w:rsidRPr="008C51C7" w:rsidRDefault="00C55ECD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20125305" w14:textId="77777777" w:rsidR="00C55ECD" w:rsidRPr="008C51C7" w:rsidRDefault="00C55ECD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49248188" w14:textId="77777777" w:rsidR="00C55ECD" w:rsidRPr="008C51C7" w:rsidRDefault="00C55ECD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188A267C" w14:textId="77777777" w:rsidR="00C55ECD" w:rsidRPr="008C51C7" w:rsidRDefault="00C55ECD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386BB091" w14:textId="26FA9321" w:rsidR="00C55ECD" w:rsidRPr="008C51C7" w:rsidRDefault="00C55ECD" w:rsidP="00C55ECD">
      <w:pPr>
        <w:spacing w:line="240" w:lineRule="auto"/>
        <w:ind w:firstLine="426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75EB112E" wp14:editId="0BD1D7A0">
                <wp:extent cx="6443476" cy="8497019"/>
                <wp:effectExtent l="0" t="0" r="14605" b="18415"/>
                <wp:docPr id="22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8497019"/>
                          <a:chOff x="-6836" y="-11"/>
                          <a:chExt cx="6443476" cy="9514691"/>
                        </a:xfrm>
                      </wpg:grpSpPr>
                      <wps:wsp>
                        <wps:cNvPr id="230" name="Rectangle: Diagonal Corners Rounded 249"/>
                        <wps:cNvSpPr/>
                        <wps:spPr>
                          <a:xfrm>
                            <a:off x="0" y="0"/>
                            <a:ext cx="6436640" cy="9514680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4E7205F" w14:textId="77777777" w:rsidR="00034148" w:rsidRPr="006B59B7" w:rsidRDefault="00034148" w:rsidP="00294ABA">
                              <w:pPr>
                                <w:pStyle w:val="Char"/>
                                <w:spacing w:after="0" w:line="240" w:lineRule="auto"/>
                                <w:ind w:left="360" w:firstLine="0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22349814" w14:textId="77777777" w:rsidR="00034148" w:rsidRPr="006B59B7" w:rsidRDefault="00034148" w:rsidP="00C55ECD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➌</w:t>
                              </w:r>
                              <w:r w:rsidRPr="006B59B7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  <w:t>Một vài công thức cơ bản cần nhớ</w:t>
                              </w:r>
                            </w:p>
                            <w:p w14:paraId="41D02E58" w14:textId="09BE1861" w:rsidR="00034148" w:rsidRPr="005437CF" w:rsidRDefault="00034148" w:rsidP="006B59B7">
                              <w:pPr>
                                <w:ind w:left="34"/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t>Công thức lượng giác cơ bản:</w:t>
                              </w:r>
                            </w:p>
                            <w:p w14:paraId="6A8EB2FE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sin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0BA96379">
                                  <v:shape id="_x0000_i1044" type="#_x0000_t75" style="width:12.55pt;height:11.7pt" o:ole="">
                                    <v:imagedata r:id="rId67" o:title=""/>
                                  </v:shape>
                                  <o:OLEObject Type="Embed" ProgID="Equation.DSMT4" ShapeID="_x0000_i1044" DrawAspect="Content" ObjectID="_1690434535" r:id="rId68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+ cos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7C59CF0D">
                                  <v:shape id="_x0000_i1045" type="#_x0000_t75" style="width:12.55pt;height:11.7pt" o:ole="">
                                    <v:imagedata r:id="rId69" o:title=""/>
                                  </v:shape>
                                  <o:OLEObject Type="Embed" ProgID="Equation.DSMT4" ShapeID="_x0000_i1045" DrawAspect="Content" ObjectID="_1690434536" r:id="rId70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= 1</w:t>
                              </w:r>
                            </w:p>
                            <w:p w14:paraId="7F75AFFB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tan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1C692B79">
                                  <v:shape id="_x0000_i1046" type="#_x0000_t75" style="width:12.55pt;height:11.7pt" o:ole="">
                                    <v:imagedata r:id="rId71" o:title=""/>
                                  </v:shape>
                                  <o:OLEObject Type="Embed" ProgID="Equation.DSMT4" ShapeID="_x0000_i1046" DrawAspect="Content" ObjectID="_1690434537" r:id="rId72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28"/>
                                  <w:sz w:val="24"/>
                                  <w:szCs w:val="24"/>
                                </w:rPr>
                                <w:object w:dxaOrig="700" w:dyaOrig="720" w14:anchorId="09B57D47">
                                  <v:shape id="_x0000_i1047" type="#_x0000_t75" style="width:35.15pt;height:31pt" o:ole="">
                                    <v:imagedata r:id="rId73" o:title=""/>
                                  </v:shape>
                                  <o:OLEObject Type="Embed" ProgID="Equation.DSMT4" ShapeID="_x0000_i1047" DrawAspect="Content" ObjectID="_1690434538" r:id="rId74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;  cot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1293C8BD">
                                  <v:shape id="_x0000_i1048" type="#_x0000_t75" style="width:12.55pt;height:11.7pt" o:ole="">
                                    <v:imagedata r:id="rId75" o:title=""/>
                                  </v:shape>
                                  <o:OLEObject Type="Embed" ProgID="Equation.DSMT4" ShapeID="_x0000_i1048" DrawAspect="Content" ObjectID="_1690434539" r:id="rId76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28"/>
                                  <w:sz w:val="24"/>
                                  <w:szCs w:val="24"/>
                                </w:rPr>
                                <w:object w:dxaOrig="700" w:dyaOrig="720" w14:anchorId="4A88BA20">
                                  <v:shape id="_x0000_i1049" type="#_x0000_t75" style="width:35.15pt;height:31pt" o:ole="">
                                    <v:imagedata r:id="rId77" o:title=""/>
                                  </v:shape>
                                  <o:OLEObject Type="Embed" ProgID="Equation.DSMT4" ShapeID="_x0000_i1049" DrawAspect="Content" ObjectID="_1690434540" r:id="rId78"/>
                                </w:object>
                              </w:r>
                            </w:p>
                            <w:p w14:paraId="60ED3E19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tan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7A5931B1">
                                  <v:shape id="_x0000_i1050" type="#_x0000_t75" style="width:12.55pt;height:11.7pt" o:ole="">
                                    <v:imagedata r:id="rId79" o:title=""/>
                                  </v:shape>
                                  <o:OLEObject Type="Embed" ProgID="Equation.DSMT4" ShapeID="_x0000_i1050" DrawAspect="Content" ObjectID="_1690434541" r:id="rId80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.cot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4AD44BDC">
                                  <v:shape id="_x0000_i1051" type="#_x0000_t75" style="width:12.55pt;height:11.7pt" o:ole="">
                                    <v:imagedata r:id="rId81" o:title=""/>
                                  </v:shape>
                                  <o:OLEObject Type="Embed" ProgID="Equation.DSMT4" ShapeID="_x0000_i1051" DrawAspect="Content" ObjectID="_1690434542" r:id="rId82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= 1</w:t>
                              </w:r>
                            </w:p>
                            <w:p w14:paraId="08742020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1 + tan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4D6F1ACD">
                                  <v:shape id="_x0000_i1052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52" DrawAspect="Content" ObjectID="_1690434543" r:id="rId84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28"/>
                                  <w:sz w:val="24"/>
                                  <w:szCs w:val="24"/>
                                </w:rPr>
                                <w:object w:dxaOrig="780" w:dyaOrig="720" w14:anchorId="3A64092F">
                                  <v:shape id="_x0000_i1053" type="#_x0000_t75" style="width:39.35pt;height:29.3pt" o:ole="">
                                    <v:imagedata r:id="rId85" o:title=""/>
                                  </v:shape>
                                  <o:OLEObject Type="Embed" ProgID="Equation.DSMT4" ShapeID="_x0000_i1053" DrawAspect="Content" ObjectID="_1690434544" r:id="rId86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; 1 + cot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2AC11A54">
                                  <v:shape id="_x0000_i1054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54" DrawAspect="Content" ObjectID="_1690434545" r:id="rId87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28"/>
                                  <w:sz w:val="24"/>
                                  <w:szCs w:val="24"/>
                                </w:rPr>
                                <w:object w:dxaOrig="780" w:dyaOrig="720" w14:anchorId="4D1BE294">
                                  <v:shape id="_x0000_i1055" type="#_x0000_t75" style="width:39.35pt;height:30.15pt" o:ole="">
                                    <v:imagedata r:id="rId88" o:title=""/>
                                  </v:shape>
                                  <o:OLEObject Type="Embed" ProgID="Equation.DSMT4" ShapeID="_x0000_i1055" DrawAspect="Content" ObjectID="_1690434546" r:id="rId89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5E603D5" w14:textId="1C516BAD" w:rsidR="00034148" w:rsidRPr="005437CF" w:rsidRDefault="00034148" w:rsidP="006B59B7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  <w:lang w:val="pl-PL"/>
                                </w:rPr>
                                <w:sym w:font="Wingdings" w:char="F0B2"/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  <w:lang w:val="pl-PL"/>
                                </w:rPr>
                                <w:t xml:space="preserve"> 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  <w:t>Công thức nhân đôi:</w:t>
                              </w:r>
                            </w:p>
                            <w:p w14:paraId="342DB867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cos2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072E483E">
                                  <v:shape id="_x0000_i1056" type="#_x0000_t75" style="width:12.55pt;height:11.7pt" o:ole="">
                                    <v:imagedata r:id="rId90" o:title=""/>
                                  </v:shape>
                                  <o:OLEObject Type="Embed" ProgID="Equation.DSMT4" ShapeID="_x0000_i1056" DrawAspect="Content" ObjectID="_1690434547" r:id="rId91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cos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  <w:lang w:val="pl-PL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15961B10">
                                  <v:shape id="_x0000_i1057" type="#_x0000_t75" style="width:12.55pt;height:11.7pt" o:ole="">
                                    <v:imagedata r:id="rId92" o:title=""/>
                                  </v:shape>
                                  <o:OLEObject Type="Embed" ProgID="Equation.DSMT4" ShapeID="_x0000_i1057" DrawAspect="Content" ObjectID="_1690434548" r:id="rId93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- sin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  <w:lang w:val="pl-PL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3A98F28E">
                                  <v:shape id="_x0000_i1058" type="#_x0000_t75" style="width:12.55pt;height:11.7pt" o:ole="">
                                    <v:imagedata r:id="rId94" o:title=""/>
                                  </v:shape>
                                  <o:OLEObject Type="Embed" ProgID="Equation.DSMT4" ShapeID="_x0000_i1058" DrawAspect="Content" ObjectID="_1690434549" r:id="rId95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 = 2cos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  <w:lang w:val="pl-PL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189DFED7">
                                  <v:shape id="_x0000_i1059" type="#_x0000_t75" style="width:12.55pt;height:11.7pt" o:ole="">
                                    <v:imagedata r:id="rId96" o:title=""/>
                                  </v:shape>
                                  <o:OLEObject Type="Embed" ProgID="Equation.DSMT4" ShapeID="_x0000_i1059" DrawAspect="Content" ObjectID="_1690434550" r:id="rId97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- 1  = 1 – 2sin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  <w:lang w:val="pl-PL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00463C00">
                                  <v:shape id="_x0000_i1060" type="#_x0000_t75" style="width:12.55pt;height:11.7pt" o:ole="">
                                    <v:imagedata r:id="rId98" o:title=""/>
                                  </v:shape>
                                  <o:OLEObject Type="Embed" ProgID="Equation.DSMT4" ShapeID="_x0000_i1060" DrawAspect="Content" ObjectID="_1690434551" r:id="rId99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.</w:t>
                              </w:r>
                            </w:p>
                            <w:p w14:paraId="59081FD5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sin2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217880D4">
                                  <v:shape id="_x0000_i1061" type="#_x0000_t75" style="width:12.55pt;height:11.7pt" o:ole="">
                                    <v:imagedata r:id="rId100" o:title=""/>
                                  </v:shape>
                                  <o:OLEObject Type="Embed" ProgID="Equation.DSMT4" ShapeID="_x0000_i1061" DrawAspect="Content" ObjectID="_1690434552" r:id="rId101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2sin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26F2FAAB">
                                  <v:shape id="_x0000_i1062" type="#_x0000_t75" style="width:12.55pt;height:11.7pt" o:ole="">
                                    <v:imagedata r:id="rId102" o:title=""/>
                                  </v:shape>
                                  <o:OLEObject Type="Embed" ProgID="Equation.DSMT4" ShapeID="_x0000_i1062" DrawAspect="Content" ObjectID="_1690434553" r:id="rId103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52873615">
                                  <v:shape id="_x0000_i1063" type="#_x0000_t75" style="width:12.55pt;height:11.7pt" o:ole="">
                                    <v:imagedata r:id="rId104" o:title=""/>
                                  </v:shape>
                                  <o:OLEObject Type="Embed" ProgID="Equation.DSMT4" ShapeID="_x0000_i1063" DrawAspect="Content" ObjectID="_1690434554" r:id="rId105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;   </w:t>
                              </w:r>
                            </w:p>
                            <w:p w14:paraId="27BA151B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tan2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283293CE">
                                  <v:shape id="_x0000_i1064" type="#_x0000_t75" style="width:12.55pt;height:11.7pt" o:ole="">
                                    <v:imagedata r:id="rId106" o:title=""/>
                                  </v:shape>
                                  <o:OLEObject Type="Embed" ProgID="Equation.DSMT4" ShapeID="_x0000_i1064" DrawAspect="Content" ObjectID="_1690434555" r:id="rId107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999" w:dyaOrig="620" w14:anchorId="375D06F3">
                                  <v:shape id="_x0000_i1065" type="#_x0000_t75" style="width:67pt;height:29.3pt" o:ole="">
                                    <v:imagedata r:id="rId108" o:title=""/>
                                  </v:shape>
                                  <o:OLEObject Type="Embed" ProgID="Equation.DSMT4" ShapeID="_x0000_i1065" DrawAspect="Content" ObjectID="_1690434556" r:id="rId109"/>
                                </w:object>
                              </w:r>
                            </w:p>
                            <w:p w14:paraId="28C887C6" w14:textId="32146B6E" w:rsidR="00034148" w:rsidRPr="005437CF" w:rsidRDefault="00034148" w:rsidP="006B59B7">
                              <w:pPr>
                                <w:ind w:left="9"/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  <w:lang w:val="fr-FR"/>
                                </w:rPr>
                                <w:sym w:font="Wingdings" w:char="F0B2"/>
                              </w:r>
                              <w:r w:rsidRPr="006B59B7"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  <w:t>Công thức hạ bậc:</w:t>
                              </w:r>
                            </w:p>
                            <w:p w14:paraId="300D7E0A" w14:textId="77777777" w:rsidR="00034148" w:rsidRPr="006B59B7" w:rsidRDefault="00034148" w:rsidP="006B59B7">
                              <w:pPr>
                                <w:ind w:left="9" w:firstLine="71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cos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  <w:lang w:val="pl-PL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06E06C33">
                                  <v:shape id="_x0000_i1066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66" DrawAspect="Content" ObjectID="_1690434557" r:id="rId110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999" w:dyaOrig="620" w14:anchorId="6AA3A4C9">
                                  <v:shape id="_x0000_i1067" type="#_x0000_t75" style="width:50.25pt;height:33.5pt" o:ole="">
                                    <v:imagedata r:id="rId111" o:title=""/>
                                  </v:shape>
                                  <o:OLEObject Type="Embed" ProgID="Equation.DSMT4" ShapeID="_x0000_i1067" DrawAspect="Content" ObjectID="_1690434558" r:id="rId112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;  sin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  <w:lang w:val="pl-PL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22F59F11">
                                  <v:shape id="_x0000_i1068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68" DrawAspect="Content" ObjectID="_1690434559" r:id="rId113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999" w:dyaOrig="620" w14:anchorId="43E4262B">
                                  <v:shape id="_x0000_i1069" type="#_x0000_t75" style="width:50.25pt;height:32.65pt" o:ole="">
                                    <v:imagedata r:id="rId114" o:title=""/>
                                  </v:shape>
                                  <o:OLEObject Type="Embed" ProgID="Equation.DSMT4" ShapeID="_x0000_i1069" DrawAspect="Content" ObjectID="_1690434560" r:id="rId115"/>
                                </w:object>
                              </w:r>
                            </w:p>
                            <w:p w14:paraId="10A90793" w14:textId="3106B219" w:rsidR="00034148" w:rsidRPr="005437CF" w:rsidRDefault="00034148" w:rsidP="006B59B7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  <w:lang w:val="fr-FR"/>
                                </w:rPr>
                                <w:sym w:font="Wingdings" w:char="F0B2"/>
                              </w: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  <w:t>Công thức biến đổi tích thành tổng:</w:t>
                              </w:r>
                            </w:p>
                            <w:p w14:paraId="3F943FE2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2299150B">
                                  <v:shape id="_x0000_i1070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70" DrawAspect="Content" ObjectID="_1690434561" r:id="rId116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65C8FD2B">
                                  <v:shape id="_x0000_i1071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071" DrawAspect="Content" ObjectID="_1690434562" r:id="rId118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2840" w:dyaOrig="620" w14:anchorId="6AA540F9">
                                  <v:shape id="_x0000_i1072" type="#_x0000_t75" style="width:141.5pt;height:31.8pt" o:ole="">
                                    <v:imagedata r:id="rId119" o:title=""/>
                                  </v:shape>
                                  <o:OLEObject Type="Embed" ProgID="Equation.DSMT4" ShapeID="_x0000_i1072" DrawAspect="Content" ObjectID="_1690434563" r:id="rId120"/>
                                </w:object>
                              </w:r>
                            </w:p>
                            <w:p w14:paraId="3563A4C2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60BA6EF1">
                                  <v:shape id="_x0000_i1073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73" DrawAspect="Content" ObjectID="_1690434564" r:id="rId121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6B3EEF43">
                                  <v:shape id="_x0000_i1074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074" DrawAspect="Content" ObjectID="_1690434565" r:id="rId122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2840" w:dyaOrig="620" w14:anchorId="686DC3C4">
                                  <v:shape id="_x0000_i1075" type="#_x0000_t75" style="width:141.5pt;height:31.8pt" o:ole="">
                                    <v:imagedata r:id="rId123" o:title=""/>
                                  </v:shape>
                                  <o:OLEObject Type="Embed" ProgID="Equation.DSMT4" ShapeID="_x0000_i1075" DrawAspect="Content" ObjectID="_1690434566" r:id="rId124"/>
                                </w:object>
                              </w:r>
                            </w:p>
                            <w:p w14:paraId="4AB47048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55FC1BBB">
                                  <v:shape id="_x0000_i1076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76" DrawAspect="Content" ObjectID="_1690434567" r:id="rId125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43C0B37E">
                                  <v:shape id="_x0000_i1077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077" DrawAspect="Content" ObjectID="_1690434568" r:id="rId126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2780" w:dyaOrig="620" w14:anchorId="52B2CB74">
                                  <v:shape id="_x0000_i1078" type="#_x0000_t75" style="width:139.8pt;height:31.8pt" o:ole="">
                                    <v:imagedata r:id="rId127" o:title=""/>
                                  </v:shape>
                                  <o:OLEObject Type="Embed" ProgID="Equation.DSMT4" ShapeID="_x0000_i1078" DrawAspect="Content" ObjectID="_1690434569" r:id="rId128"/>
                                </w:object>
                              </w:r>
                            </w:p>
                            <w:p w14:paraId="074450C7" w14:textId="68FB31F9" w:rsidR="00034148" w:rsidRPr="005437CF" w:rsidRDefault="00034148" w:rsidP="006B59B7">
                              <w:pPr>
                                <w:rPr>
                                  <w:rFonts w:ascii="Chu Van An" w:hAnsi="Chu Van An" w:cs="Chu Van An"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  <w:lang w:val="fr-FR"/>
                                </w:rPr>
                                <w:sym w:font="Wingdings" w:char="F0B2"/>
                              </w: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  <w:t>Công thức biến đổi tổng thành tích:</w:t>
                              </w:r>
                            </w:p>
                            <w:p w14:paraId="62DB94DE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cosx + cosy = 2cos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580" w:dyaOrig="620" w14:anchorId="30340373">
                                  <v:shape id="_x0000_i1079" type="#_x0000_t75" style="width:29.3pt;height:31.8pt" o:ole="">
                                    <v:imagedata r:id="rId129" o:title=""/>
                                  </v:shape>
                                  <o:OLEObject Type="Embed" ProgID="Equation.DSMT4" ShapeID="_x0000_i1079" DrawAspect="Content" ObjectID="_1690434570" r:id="rId130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cos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580" w:dyaOrig="620" w14:anchorId="5675123E">
                                  <v:shape id="_x0000_i1080" type="#_x0000_t75" style="width:29.3pt;height:31.8pt" o:ole="">
                                    <v:imagedata r:id="rId131" o:title=""/>
                                  </v:shape>
                                  <o:OLEObject Type="Embed" ProgID="Equation.DSMT4" ShapeID="_x0000_i1080" DrawAspect="Content" ObjectID="_1690434571" r:id="rId132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ab/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ab/>
                                <w:t>cosx – cosy = -2sin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580" w:dyaOrig="620" w14:anchorId="6449A897">
                                  <v:shape id="_x0000_i1081" type="#_x0000_t75" style="width:29.3pt;height:31.8pt" o:ole="">
                                    <v:imagedata r:id="rId133" o:title=""/>
                                  </v:shape>
                                  <o:OLEObject Type="Embed" ProgID="Equation.DSMT4" ShapeID="_x0000_i1081" DrawAspect="Content" ObjectID="_1690434572" r:id="rId134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sin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580" w:dyaOrig="620" w14:anchorId="78D5A169">
                                  <v:shape id="_x0000_i1082" type="#_x0000_t75" style="width:29.3pt;height:31.8pt" o:ole="">
                                    <v:imagedata r:id="rId135" o:title=""/>
                                  </v:shape>
                                  <o:OLEObject Type="Embed" ProgID="Equation.DSMT4" ShapeID="_x0000_i1082" DrawAspect="Content" ObjectID="_1690434573" r:id="rId136"/>
                                </w:object>
                              </w:r>
                            </w:p>
                            <w:p w14:paraId="7D7D9EDC" w14:textId="191A5378" w:rsidR="00034148" w:rsidRPr="005437CF" w:rsidRDefault="00034148" w:rsidP="006B59B7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  <w:lang w:val="pl-PL"/>
                                </w:rPr>
                                <w:sym w:font="Wingdings" w:char="F0B2"/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  <w:lang w:val="pl-PL"/>
                                </w:rPr>
                                <w:t xml:space="preserve"> 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  <w:t>Công thức cộng:</w:t>
                              </w:r>
                            </w:p>
                            <w:p w14:paraId="57444E03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cos(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01C9932E">
                                  <v:shape id="_x0000_i1083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83" DrawAspect="Content" ObjectID="_1690434574" r:id="rId137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-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2D1FFEBD">
                                  <v:shape id="_x0000_i1084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084" DrawAspect="Content" ObjectID="_1690434575" r:id="rId138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) =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3F7C66E3">
                                  <v:shape id="_x0000_i1085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85" DrawAspect="Content" ObjectID="_1690434576" r:id="rId139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.cos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2283F539">
                                  <v:shape id="_x0000_i1086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086" DrawAspect="Content" ObjectID="_1690434577" r:id="rId140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+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3B634E9E">
                                  <v:shape id="_x0000_i1087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87" DrawAspect="Content" ObjectID="_1690434578" r:id="rId141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.sin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6BCBE51A">
                                  <v:shape id="_x0000_i1088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088" DrawAspect="Content" ObjectID="_1690434579" r:id="rId142"/>
                                </w:object>
                              </w:r>
                            </w:p>
                            <w:p w14:paraId="7271BF19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cos(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08211142">
                                  <v:shape id="_x0000_i1089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89" DrawAspect="Content" ObjectID="_1690434580" r:id="rId143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+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779FB95C">
                                  <v:shape id="_x0000_i1090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090" DrawAspect="Content" ObjectID="_1690434581" r:id="rId144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) =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4596FAF4">
                                  <v:shape id="_x0000_i1091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91" DrawAspect="Content" ObjectID="_1690434582" r:id="rId145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4C263849">
                                  <v:shape id="_x0000_i1092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092" DrawAspect="Content" ObjectID="_1690434583" r:id="rId146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-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714A1398">
                                  <v:shape id="_x0000_i1093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93" DrawAspect="Content" ObjectID="_1690434584" r:id="rId147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41DEAE92">
                                  <v:shape id="_x0000_i1094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094" DrawAspect="Content" ObjectID="_1690434585" r:id="rId148"/>
                                </w:object>
                              </w:r>
                            </w:p>
                            <w:p w14:paraId="10BD2582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sin(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16DBF6BA">
                                  <v:shape id="_x0000_i1095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95" DrawAspect="Content" ObjectID="_1690434586" r:id="rId149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-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0F94EF53">
                                  <v:shape id="_x0000_i1096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096" DrawAspect="Content" ObjectID="_1690434587" r:id="rId150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) =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5FAE0E01">
                                  <v:shape id="_x0000_i1097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97" DrawAspect="Content" ObjectID="_1690434588" r:id="rId151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335C27D0">
                                  <v:shape id="_x0000_i1098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098" DrawAspect="Content" ObjectID="_1690434589" r:id="rId152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-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71701C2B">
                                  <v:shape id="_x0000_i1099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99" DrawAspect="Content" ObjectID="_1690434590" r:id="rId153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74F59401">
                                  <v:shape id="_x0000_i1100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100" DrawAspect="Content" ObjectID="_1690434591" r:id="rId154"/>
                                </w:object>
                              </w:r>
                            </w:p>
                            <w:p w14:paraId="4354B6C8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sin(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55" w:dyaOrig="240" w14:anchorId="0C3BEA45">
                                  <v:shape id="_x0000_i1101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101" DrawAspect="Content" ObjectID="_1690434592" r:id="rId155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+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15" w14:anchorId="71970EF0">
                                  <v:shape id="_x0000_i1102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102" DrawAspect="Content" ObjectID="_1690434593" r:id="rId156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) =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55" w:dyaOrig="240" w14:anchorId="4B24FE07">
                                  <v:shape id="_x0000_i1103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103" DrawAspect="Content" ObjectID="_1690434594" r:id="rId157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15" w14:anchorId="653241A9">
                                  <v:shape id="_x0000_i1104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104" DrawAspect="Content" ObjectID="_1690434595" r:id="rId158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+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55" w:dyaOrig="240" w14:anchorId="540DD88B">
                                  <v:shape id="_x0000_i1105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105" DrawAspect="Content" ObjectID="_1690434596" r:id="rId159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15" w14:anchorId="323938C5">
                                  <v:shape id="_x0000_i1106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106" DrawAspect="Content" ObjectID="_1690434597" r:id="rId160"/>
                                </w:object>
                              </w:r>
                            </w:p>
                            <w:p w14:paraId="20681614" w14:textId="6FF154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before="60" w:after="60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tan(</w:t>
                              </w:r>
                              <w:r w:rsidR="00EB36C7" w:rsidRPr="00EB36C7">
                                <w:rPr>
                                  <w:bCs/>
                                  <w:position w:val="-6"/>
                                  <w:lang w:val="pl-PL"/>
                                </w:rPr>
                                <w:object w:dxaOrig="260" w:dyaOrig="240" w14:anchorId="078CCEE7">
                                  <v:shape id="_x0000_i1107" type="#_x0000_t75" style="width:13.4pt;height:11.7pt" o:ole="">
                                    <v:imagedata r:id="rId161" o:title=""/>
                                  </v:shape>
                                  <o:OLEObject Type="Embed" ProgID="Equation.DSMT4" ShapeID="_x0000_i1107" DrawAspect="Content" ObjectID="_1690434598" r:id="rId162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- </w:t>
                              </w:r>
                              <w:r w:rsidR="00EB36C7" w:rsidRPr="00EB36C7">
                                <w:rPr>
                                  <w:position w:val="-10"/>
                                  <w:lang w:val="pl-PL"/>
                                </w:rPr>
                                <w:object w:dxaOrig="240" w:dyaOrig="320" w14:anchorId="3FEA3628">
                                  <v:shape id="_x0000_i1108" type="#_x0000_t75" style="width:11.7pt;height:15.9pt" o:ole="">
                                    <v:imagedata r:id="rId163" o:title=""/>
                                  </v:shape>
                                  <o:OLEObject Type="Embed" ProgID="Equation.DSMT4" ShapeID="_x0000_i1108" DrawAspect="Content" ObjectID="_1690434599" r:id="rId164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) = </w:t>
                              </w:r>
                              <w:r w:rsidRPr="006B59B7">
                                <w:rPr>
                                  <w:position w:val="-24"/>
                                  <w:lang w:val="pl-PL"/>
                                </w:rPr>
                                <w:object w:dxaOrig="1455" w:dyaOrig="600" w14:anchorId="172C65E4">
                                  <v:shape id="_x0000_i1109" type="#_x0000_t75" style="width:72.85pt;height:30.15pt" o:ole="">
                                    <v:imagedata r:id="rId165" o:title=""/>
                                  </v:shape>
                                  <o:OLEObject Type="Embed" ProgID="Equation.DSMT4" ShapeID="_x0000_i1109" DrawAspect="Content" ObjectID="_1690434600" r:id="rId166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ab/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ab/>
                                <w:t>tan(</w:t>
                              </w:r>
                              <w:r w:rsidR="006C2FF0" w:rsidRPr="006C2FF0">
                                <w:rPr>
                                  <w:bCs/>
                                  <w:position w:val="-6"/>
                                  <w:lang w:val="pl-PL"/>
                                </w:rPr>
                                <w:object w:dxaOrig="260" w:dyaOrig="240" w14:anchorId="1D4D88A3">
                                  <v:shape id="_x0000_i1110" type="#_x0000_t75" style="width:13.4pt;height:11.7pt" o:ole="">
                                    <v:imagedata r:id="rId167" o:title=""/>
                                  </v:shape>
                                  <o:OLEObject Type="Embed" ProgID="Equation.DSMT4" ShapeID="_x0000_i1110" DrawAspect="Content" ObjectID="_1690434601" r:id="rId168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+ </w:t>
                              </w:r>
                              <w:r w:rsidR="00EB36C7" w:rsidRPr="00EB36C7">
                                <w:rPr>
                                  <w:position w:val="-10"/>
                                  <w:lang w:val="pl-PL"/>
                                </w:rPr>
                                <w:object w:dxaOrig="240" w:dyaOrig="320" w14:anchorId="427FA085">
                                  <v:shape id="_x0000_i1111" type="#_x0000_t75" style="width:11.7pt;height:15.9pt" o:ole="">
                                    <v:imagedata r:id="rId169" o:title=""/>
                                  </v:shape>
                                  <o:OLEObject Type="Embed" ProgID="Equation.DSMT4" ShapeID="_x0000_i1111" DrawAspect="Content" ObjectID="_1690434602" r:id="rId170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) = </w:t>
                              </w:r>
                              <w:r w:rsidRPr="006B59B7">
                                <w:rPr>
                                  <w:position w:val="-24"/>
                                  <w:lang w:val="pl-PL"/>
                                </w:rPr>
                                <w:object w:dxaOrig="1455" w:dyaOrig="570" w14:anchorId="353DD6D9">
                                  <v:shape id="_x0000_i1112" type="#_x0000_t75" style="width:72.85pt;height:28.45pt" o:ole="">
                                    <v:imagedata r:id="rId171" o:title=""/>
                                  </v:shape>
                                  <o:OLEObject Type="Embed" ProgID="Equation.DSMT4" ShapeID="_x0000_i1112" DrawAspect="Content" ObjectID="_1690434603" r:id="rId172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.</w:t>
                              </w:r>
                              <w:r w:rsidRPr="006B59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5FB2D32" w14:textId="77777777" w:rsidR="00034148" w:rsidRPr="006B59B7" w:rsidRDefault="00034148" w:rsidP="006B59B7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</w:p>
                            <w:p w14:paraId="06FE413D" w14:textId="77777777" w:rsidR="00034148" w:rsidRPr="006B59B7" w:rsidRDefault="00034148" w:rsidP="00C55EC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3197037" w14:textId="77777777" w:rsidR="00034148" w:rsidRPr="006B59B7" w:rsidRDefault="00034148" w:rsidP="00C55EC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1F2CA84" w14:textId="77777777" w:rsidR="00034148" w:rsidRPr="006B59B7" w:rsidRDefault="00034148" w:rsidP="00C55EC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50104E" w14:textId="77777777" w:rsidR="00034148" w:rsidRPr="006B59B7" w:rsidRDefault="00034148" w:rsidP="00C55EC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31" name="Group 231"/>
                        <wpg:cNvGrpSpPr/>
                        <wpg:grpSpPr>
                          <a:xfrm>
                            <a:off x="-6836" y="-11"/>
                            <a:ext cx="1189359" cy="341306"/>
                            <a:chOff x="-6836" y="-11"/>
                            <a:chExt cx="1189359" cy="341306"/>
                          </a:xfrm>
                        </wpg:grpSpPr>
                        <wps:wsp>
                          <wps:cNvPr id="232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33" name="TextBox 5"/>
                          <wps:cNvSpPr txBox="1"/>
                          <wps:spPr>
                            <a:xfrm>
                              <a:off x="-6836" y="-11"/>
                              <a:ext cx="1168400" cy="34130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CD87A00" w14:textId="6F610E91" w:rsidR="00034148" w:rsidRDefault="00034148" w:rsidP="00C55ECD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③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5EB112E" id="_x0000_s1080" style="width:507.35pt;height:669.05pt;mso-position-horizontal-relative:char;mso-position-vertical-relative:line" coordorigin="-68" coordsize="64434,951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">
                <v:shape id="Rectangle: Diagonal Corners Rounded 249" o:spid="_x0000_s1081" style="position:absolute;width:64366;height:95146;visibility:visible;mso-wrap-style:square;v-text-anchor:middle" coordsize="6436640,95146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" adj="-11796480,,5400" path="m60955,l6061706,v207070,,374934,167864,374934,374934l6436640,9453725v,33665,-27290,60955,-60955,60955l374934,9514680c167864,9514680,,9346816,,9139746l,60955c,27290,27290,,60955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60955,0;6061706,0;6436640,374934;6436640,9453725;6375685,9514680;374934,9514680;0,9139746;0,60955;60955,0" o:connectangles="0,0,0,0,0,0,0,0,0" textboxrect="0,0,6436640,9514680"/>
                  <v:textbox>
                    <w:txbxContent>
                      <w:p w14:paraId="74E7205F" w14:textId="77777777" w:rsidR="00034148" w:rsidRPr="006B59B7" w:rsidRDefault="00034148" w:rsidP="00294ABA">
                        <w:pPr>
                          <w:pStyle w:val="Char"/>
                          <w:spacing w:after="0" w:line="240" w:lineRule="auto"/>
                          <w:ind w:left="360" w:firstLine="0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22349814" w14:textId="77777777" w:rsidR="00034148" w:rsidRPr="006B59B7" w:rsidRDefault="00034148" w:rsidP="00C55ECD">
                        <w:p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➌</w:t>
                        </w:r>
                        <w:r w:rsidRPr="006B59B7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6B59B7">
                          <w:rPr>
                            <w:rFonts w:ascii="Chu Van An" w:hAnsi="Chu Van An" w:cs="Chu Van An"/>
                            <w:b/>
                            <w:color w:val="0000FF"/>
                            <w:sz w:val="24"/>
                            <w:szCs w:val="24"/>
                            <w:lang w:val="fr-FR"/>
                          </w:rPr>
                          <w:t>Một vài công thức cơ bản cần nhớ</w:t>
                        </w:r>
                      </w:p>
                      <w:p w14:paraId="41D02E58" w14:textId="09BE1861" w:rsidR="00034148" w:rsidRPr="005437CF" w:rsidRDefault="00034148" w:rsidP="006B59B7">
                        <w:pPr>
                          <w:ind w:left="34"/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</w:rPr>
                          <w:sym w:font="Wingdings" w:char="F0B2"/>
                        </w:r>
                        <w:r w:rsidRPr="006B59B7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5437CF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</w:rPr>
                          <w:t>Công thức lượng giác cơ bản:</w:t>
                        </w:r>
                      </w:p>
                      <w:p w14:paraId="6A8EB2FE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>sin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0BA96379">
                            <v:shape id="_x0000_i1044" type="#_x0000_t75" style="width:12.55pt;height:11.7pt" o:ole="">
                              <v:imagedata r:id="rId67" o:title=""/>
                            </v:shape>
                            <o:OLEObject Type="Embed" ProgID="Equation.DSMT4" ShapeID="_x0000_i1044" DrawAspect="Content" ObjectID="_1690434535" r:id="rId173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+ cos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7C59CF0D">
                            <v:shape id="_x0000_i1045" type="#_x0000_t75" style="width:12.55pt;height:11.7pt" o:ole="">
                              <v:imagedata r:id="rId69" o:title=""/>
                            </v:shape>
                            <o:OLEObject Type="Embed" ProgID="Equation.DSMT4" ShapeID="_x0000_i1045" DrawAspect="Content" ObjectID="_1690434536" r:id="rId174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= 1</w:t>
                        </w:r>
                      </w:p>
                      <w:p w14:paraId="7F75AFFB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rPr>
                            <w:rFonts w:ascii="Chu Van An" w:hAnsi="Chu Van An" w:cs="Chu Van An"/>
                            <w:bCs/>
                            <w:color w:val="0000CC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Cs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tan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1C692B79">
                            <v:shape id="_x0000_i1046" type="#_x0000_t75" style="width:12.55pt;height:11.7pt" o:ole="">
                              <v:imagedata r:id="rId71" o:title=""/>
                            </v:shape>
                            <o:OLEObject Type="Embed" ProgID="Equation.DSMT4" ShapeID="_x0000_i1046" DrawAspect="Content" ObjectID="_1690434537" r:id="rId175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28"/>
                            <w:sz w:val="24"/>
                            <w:szCs w:val="24"/>
                          </w:rPr>
                          <w:object w:dxaOrig="700" w:dyaOrig="720" w14:anchorId="09B57D47">
                            <v:shape id="_x0000_i1047" type="#_x0000_t75" style="width:35.15pt;height:31pt" o:ole="">
                              <v:imagedata r:id="rId73" o:title=""/>
                            </v:shape>
                            <o:OLEObject Type="Embed" ProgID="Equation.DSMT4" ShapeID="_x0000_i1047" DrawAspect="Content" ObjectID="_1690434538" r:id="rId176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;  cot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1293C8BD">
                            <v:shape id="_x0000_i1048" type="#_x0000_t75" style="width:12.55pt;height:11.7pt" o:ole="">
                              <v:imagedata r:id="rId75" o:title=""/>
                            </v:shape>
                            <o:OLEObject Type="Embed" ProgID="Equation.DSMT4" ShapeID="_x0000_i1048" DrawAspect="Content" ObjectID="_1690434539" r:id="rId177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28"/>
                            <w:sz w:val="24"/>
                            <w:szCs w:val="24"/>
                          </w:rPr>
                          <w:object w:dxaOrig="700" w:dyaOrig="720" w14:anchorId="4A88BA20">
                            <v:shape id="_x0000_i1049" type="#_x0000_t75" style="width:35.15pt;height:31pt" o:ole="">
                              <v:imagedata r:id="rId77" o:title=""/>
                            </v:shape>
                            <o:OLEObject Type="Embed" ProgID="Equation.DSMT4" ShapeID="_x0000_i1049" DrawAspect="Content" ObjectID="_1690434540" r:id="rId178"/>
                          </w:object>
                        </w:r>
                      </w:p>
                      <w:p w14:paraId="60ED3E19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tan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7A5931B1">
                            <v:shape id="_x0000_i1050" type="#_x0000_t75" style="width:12.55pt;height:11.7pt" o:ole="">
                              <v:imagedata r:id="rId79" o:title=""/>
                            </v:shape>
                            <o:OLEObject Type="Embed" ProgID="Equation.DSMT4" ShapeID="_x0000_i1050" DrawAspect="Content" ObjectID="_1690434541" r:id="rId179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>.cot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4AD44BDC">
                            <v:shape id="_x0000_i1051" type="#_x0000_t75" style="width:12.55pt;height:11.7pt" o:ole="">
                              <v:imagedata r:id="rId81" o:title=""/>
                            </v:shape>
                            <o:OLEObject Type="Embed" ProgID="Equation.DSMT4" ShapeID="_x0000_i1051" DrawAspect="Content" ObjectID="_1690434542" r:id="rId180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= 1</w:t>
                        </w:r>
                      </w:p>
                      <w:p w14:paraId="08742020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>1 + tan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4D6F1ACD">
                            <v:shape id="_x0000_i1052" type="#_x0000_t75" style="width:12.55pt;height:11.7pt" o:ole="">
                              <v:imagedata r:id="rId83" o:title=""/>
                            </v:shape>
                            <o:OLEObject Type="Embed" ProgID="Equation.DSMT4" ShapeID="_x0000_i1052" DrawAspect="Content" ObjectID="_1690434543" r:id="rId181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28"/>
                            <w:sz w:val="24"/>
                            <w:szCs w:val="24"/>
                          </w:rPr>
                          <w:object w:dxaOrig="780" w:dyaOrig="720" w14:anchorId="3A64092F">
                            <v:shape id="_x0000_i1053" type="#_x0000_t75" style="width:39.35pt;height:29.3pt" o:ole="">
                              <v:imagedata r:id="rId85" o:title=""/>
                            </v:shape>
                            <o:OLEObject Type="Embed" ProgID="Equation.DSMT4" ShapeID="_x0000_i1053" DrawAspect="Content" ObjectID="_1690434544" r:id="rId182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>; 1 + cot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2AC11A54">
                            <v:shape id="_x0000_i1054" type="#_x0000_t75" style="width:12.55pt;height:11.7pt" o:ole="">
                              <v:imagedata r:id="rId83" o:title=""/>
                            </v:shape>
                            <o:OLEObject Type="Embed" ProgID="Equation.DSMT4" ShapeID="_x0000_i1054" DrawAspect="Content" ObjectID="_1690434545" r:id="rId183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28"/>
                            <w:sz w:val="24"/>
                            <w:szCs w:val="24"/>
                          </w:rPr>
                          <w:object w:dxaOrig="780" w:dyaOrig="720" w14:anchorId="4D1BE294">
                            <v:shape id="_x0000_i1055" type="#_x0000_t75" style="width:39.35pt;height:30.15pt" o:ole="">
                              <v:imagedata r:id="rId88" o:title=""/>
                            </v:shape>
                            <o:OLEObject Type="Embed" ProgID="Equation.DSMT4" ShapeID="_x0000_i1055" DrawAspect="Content" ObjectID="_1690434546" r:id="rId184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>.</w:t>
                        </w:r>
                      </w:p>
                      <w:p w14:paraId="15E603D5" w14:textId="1C516BAD" w:rsidR="00034148" w:rsidRPr="005437CF" w:rsidRDefault="00034148" w:rsidP="006B59B7">
                        <w:pPr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  <w:lang w:val="pl-PL"/>
                          </w:rPr>
                          <w:sym w:font="Wingdings" w:char="F0B2"/>
                        </w:r>
                        <w:r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  <w:lang w:val="pl-PL"/>
                          </w:rPr>
                          <w:t xml:space="preserve"> </w:t>
                        </w:r>
                        <w:r w:rsidRPr="005437CF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  <w:t>Công thức nhân đôi:</w:t>
                        </w:r>
                      </w:p>
                      <w:p w14:paraId="342DB867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cos2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072E483E">
                            <v:shape id="_x0000_i1056" type="#_x0000_t75" style="width:12.55pt;height:11.7pt" o:ole="">
                              <v:imagedata r:id="rId90" o:title=""/>
                            </v:shape>
                            <o:OLEObject Type="Embed" ProgID="Equation.DSMT4" ShapeID="_x0000_i1056" DrawAspect="Content" ObjectID="_1690434547" r:id="rId185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cos</w: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  <w:lang w:val="pl-PL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15961B10">
                            <v:shape id="_x0000_i1057" type="#_x0000_t75" style="width:12.55pt;height:11.7pt" o:ole="">
                              <v:imagedata r:id="rId92" o:title=""/>
                            </v:shape>
                            <o:OLEObject Type="Embed" ProgID="Equation.DSMT4" ShapeID="_x0000_i1057" DrawAspect="Content" ObjectID="_1690434548" r:id="rId186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- sin</w: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  <w:lang w:val="pl-PL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3A98F28E">
                            <v:shape id="_x0000_i1058" type="#_x0000_t75" style="width:12.55pt;height:11.7pt" o:ole="">
                              <v:imagedata r:id="rId94" o:title=""/>
                            </v:shape>
                            <o:OLEObject Type="Embed" ProgID="Equation.DSMT4" ShapeID="_x0000_i1058" DrawAspect="Content" ObjectID="_1690434549" r:id="rId187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 = 2cos</w: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  <w:lang w:val="pl-PL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189DFED7">
                            <v:shape id="_x0000_i1059" type="#_x0000_t75" style="width:12.55pt;height:11.7pt" o:ole="">
                              <v:imagedata r:id="rId96" o:title=""/>
                            </v:shape>
                            <o:OLEObject Type="Embed" ProgID="Equation.DSMT4" ShapeID="_x0000_i1059" DrawAspect="Content" ObjectID="_1690434550" r:id="rId188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- 1  = 1 – 2sin</w: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  <w:lang w:val="pl-PL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00463C00">
                            <v:shape id="_x0000_i1060" type="#_x0000_t75" style="width:12.55pt;height:11.7pt" o:ole="">
                              <v:imagedata r:id="rId98" o:title=""/>
                            </v:shape>
                            <o:OLEObject Type="Embed" ProgID="Equation.DSMT4" ShapeID="_x0000_i1060" DrawAspect="Content" ObjectID="_1690434551" r:id="rId189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.</w:t>
                        </w:r>
                      </w:p>
                      <w:p w14:paraId="59081FD5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sin2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217880D4">
                            <v:shape id="_x0000_i1061" type="#_x0000_t75" style="width:12.55pt;height:11.7pt" o:ole="">
                              <v:imagedata r:id="rId100" o:title=""/>
                            </v:shape>
                            <o:OLEObject Type="Embed" ProgID="Equation.DSMT4" ShapeID="_x0000_i1061" DrawAspect="Content" ObjectID="_1690434552" r:id="rId190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2sin 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26F2FAAB">
                            <v:shape id="_x0000_i1062" type="#_x0000_t75" style="width:12.55pt;height:11.7pt" o:ole="">
                              <v:imagedata r:id="rId102" o:title=""/>
                            </v:shape>
                            <o:OLEObject Type="Embed" ProgID="Equation.DSMT4" ShapeID="_x0000_i1062" DrawAspect="Content" ObjectID="_1690434553" r:id="rId191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cos 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52873615">
                            <v:shape id="_x0000_i1063" type="#_x0000_t75" style="width:12.55pt;height:11.7pt" o:ole="">
                              <v:imagedata r:id="rId104" o:title=""/>
                            </v:shape>
                            <o:OLEObject Type="Embed" ProgID="Equation.DSMT4" ShapeID="_x0000_i1063" DrawAspect="Content" ObjectID="_1690434554" r:id="rId192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;   </w:t>
                        </w:r>
                      </w:p>
                      <w:p w14:paraId="27BA151B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tan2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283293CE">
                            <v:shape id="_x0000_i1064" type="#_x0000_t75" style="width:12.55pt;height:11.7pt" o:ole="">
                              <v:imagedata r:id="rId106" o:title=""/>
                            </v:shape>
                            <o:OLEObject Type="Embed" ProgID="Equation.DSMT4" ShapeID="_x0000_i1064" DrawAspect="Content" ObjectID="_1690434555" r:id="rId193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999" w:dyaOrig="620" w14:anchorId="375D06F3">
                            <v:shape id="_x0000_i1065" type="#_x0000_t75" style="width:67pt;height:29.3pt" o:ole="">
                              <v:imagedata r:id="rId108" o:title=""/>
                            </v:shape>
                            <o:OLEObject Type="Embed" ProgID="Equation.DSMT4" ShapeID="_x0000_i1065" DrawAspect="Content" ObjectID="_1690434556" r:id="rId194"/>
                          </w:object>
                        </w:r>
                      </w:p>
                      <w:p w14:paraId="28C887C6" w14:textId="32146B6E" w:rsidR="00034148" w:rsidRPr="005437CF" w:rsidRDefault="00034148" w:rsidP="006B59B7">
                        <w:pPr>
                          <w:ind w:left="9"/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  <w:lang w:val="fr-FR"/>
                          </w:rPr>
                          <w:sym w:font="Wingdings" w:char="F0B2"/>
                        </w:r>
                        <w:r w:rsidRPr="006B59B7">
                          <w:rPr>
                            <w:rFonts w:ascii="Chu Van An" w:hAnsi="Chu Van An" w:cs="Chu Van An"/>
                            <w:color w:val="FF0000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5437CF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  <w:t>Công thức hạ bậc:</w:t>
                        </w:r>
                      </w:p>
                      <w:p w14:paraId="300D7E0A" w14:textId="77777777" w:rsidR="00034148" w:rsidRPr="006B59B7" w:rsidRDefault="00034148" w:rsidP="006B59B7">
                        <w:pPr>
                          <w:ind w:left="9" w:firstLine="711"/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cos</w: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  <w:lang w:val="pl-PL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06E06C33">
                            <v:shape id="_x0000_i1066" type="#_x0000_t75" style="width:12.55pt;height:11.7pt" o:ole="">
                              <v:imagedata r:id="rId83" o:title=""/>
                            </v:shape>
                            <o:OLEObject Type="Embed" ProgID="Equation.DSMT4" ShapeID="_x0000_i1066" DrawAspect="Content" ObjectID="_1690434557" r:id="rId195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999" w:dyaOrig="620" w14:anchorId="6AA3A4C9">
                            <v:shape id="_x0000_i1067" type="#_x0000_t75" style="width:50.25pt;height:33.5pt" o:ole="">
                              <v:imagedata r:id="rId111" o:title=""/>
                            </v:shape>
                            <o:OLEObject Type="Embed" ProgID="Equation.DSMT4" ShapeID="_x0000_i1067" DrawAspect="Content" ObjectID="_1690434558" r:id="rId196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;  sin</w: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  <w:lang w:val="pl-PL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22F59F11">
                            <v:shape id="_x0000_i1068" type="#_x0000_t75" style="width:12.55pt;height:11.7pt" o:ole="">
                              <v:imagedata r:id="rId83" o:title=""/>
                            </v:shape>
                            <o:OLEObject Type="Embed" ProgID="Equation.DSMT4" ShapeID="_x0000_i1068" DrawAspect="Content" ObjectID="_1690434559" r:id="rId197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999" w:dyaOrig="620" w14:anchorId="43E4262B">
                            <v:shape id="_x0000_i1069" type="#_x0000_t75" style="width:50.25pt;height:32.65pt" o:ole="">
                              <v:imagedata r:id="rId114" o:title=""/>
                            </v:shape>
                            <o:OLEObject Type="Embed" ProgID="Equation.DSMT4" ShapeID="_x0000_i1069" DrawAspect="Content" ObjectID="_1690434560" r:id="rId198"/>
                          </w:object>
                        </w:r>
                      </w:p>
                      <w:p w14:paraId="10A90793" w14:textId="3106B219" w:rsidR="00034148" w:rsidRPr="005437CF" w:rsidRDefault="00034148" w:rsidP="006B59B7">
                        <w:pPr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  <w:lang w:val="fr-FR"/>
                          </w:rPr>
                          <w:sym w:font="Wingdings" w:char="F0B2"/>
                        </w: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5437CF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  <w:t>Công thức biến đổi tích thành tổng:</w:t>
                        </w:r>
                      </w:p>
                      <w:p w14:paraId="3F943FE2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cos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2299150B">
                            <v:shape id="_x0000_i1070" type="#_x0000_t75" style="width:12.55pt;height:11.7pt" o:ole="">
                              <v:imagedata r:id="rId83" o:title=""/>
                            </v:shape>
                            <o:OLEObject Type="Embed" ProgID="Equation.DSMT4" ShapeID="_x0000_i1070" DrawAspect="Content" ObjectID="_1690434561" r:id="rId199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cos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65C8FD2B">
                            <v:shape id="_x0000_i1071" type="#_x0000_t75" style="width:11.7pt;height:15.9pt" o:ole="">
                              <v:imagedata r:id="rId117" o:title=""/>
                            </v:shape>
                            <o:OLEObject Type="Embed" ProgID="Equation.DSMT4" ShapeID="_x0000_i1071" DrawAspect="Content" ObjectID="_1690434562" r:id="rId200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2840" w:dyaOrig="620" w14:anchorId="6AA540F9">
                            <v:shape id="_x0000_i1072" type="#_x0000_t75" style="width:141.5pt;height:31.8pt" o:ole="">
                              <v:imagedata r:id="rId119" o:title=""/>
                            </v:shape>
                            <o:OLEObject Type="Embed" ProgID="Equation.DSMT4" ShapeID="_x0000_i1072" DrawAspect="Content" ObjectID="_1690434563" r:id="rId201"/>
                          </w:object>
                        </w:r>
                      </w:p>
                      <w:p w14:paraId="3563A4C2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sin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60BA6EF1">
                            <v:shape id="_x0000_i1073" type="#_x0000_t75" style="width:12.55pt;height:11.7pt" o:ole="">
                              <v:imagedata r:id="rId83" o:title=""/>
                            </v:shape>
                            <o:OLEObject Type="Embed" ProgID="Equation.DSMT4" ShapeID="_x0000_i1073" DrawAspect="Content" ObjectID="_1690434564" r:id="rId202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sin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6B3EEF43">
                            <v:shape id="_x0000_i1074" type="#_x0000_t75" style="width:11.7pt;height:15.9pt" o:ole="">
                              <v:imagedata r:id="rId117" o:title=""/>
                            </v:shape>
                            <o:OLEObject Type="Embed" ProgID="Equation.DSMT4" ShapeID="_x0000_i1074" DrawAspect="Content" ObjectID="_1690434565" r:id="rId203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2840" w:dyaOrig="620" w14:anchorId="686DC3C4">
                            <v:shape id="_x0000_i1075" type="#_x0000_t75" style="width:141.5pt;height:31.8pt" o:ole="">
                              <v:imagedata r:id="rId123" o:title=""/>
                            </v:shape>
                            <o:OLEObject Type="Embed" ProgID="Equation.DSMT4" ShapeID="_x0000_i1075" DrawAspect="Content" ObjectID="_1690434566" r:id="rId204"/>
                          </w:object>
                        </w:r>
                      </w:p>
                      <w:p w14:paraId="4AB47048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sin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55FC1BBB">
                            <v:shape id="_x0000_i1076" type="#_x0000_t75" style="width:12.55pt;height:11.7pt" o:ole="">
                              <v:imagedata r:id="rId83" o:title=""/>
                            </v:shape>
                            <o:OLEObject Type="Embed" ProgID="Equation.DSMT4" ShapeID="_x0000_i1076" DrawAspect="Content" ObjectID="_1690434567" r:id="rId205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cos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43C0B37E">
                            <v:shape id="_x0000_i1077" type="#_x0000_t75" style="width:11.7pt;height:15.9pt" o:ole="">
                              <v:imagedata r:id="rId117" o:title=""/>
                            </v:shape>
                            <o:OLEObject Type="Embed" ProgID="Equation.DSMT4" ShapeID="_x0000_i1077" DrawAspect="Content" ObjectID="_1690434568" r:id="rId206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2780" w:dyaOrig="620" w14:anchorId="52B2CB74">
                            <v:shape id="_x0000_i1078" type="#_x0000_t75" style="width:139.8pt;height:31.8pt" o:ole="">
                              <v:imagedata r:id="rId127" o:title=""/>
                            </v:shape>
                            <o:OLEObject Type="Embed" ProgID="Equation.DSMT4" ShapeID="_x0000_i1078" DrawAspect="Content" ObjectID="_1690434569" r:id="rId207"/>
                          </w:object>
                        </w:r>
                      </w:p>
                      <w:p w14:paraId="074450C7" w14:textId="68FB31F9" w:rsidR="00034148" w:rsidRPr="005437CF" w:rsidRDefault="00034148" w:rsidP="006B59B7">
                        <w:pPr>
                          <w:rPr>
                            <w:rFonts w:ascii="Chu Van An" w:hAnsi="Chu Van An" w:cs="Chu Van An"/>
                            <w:color w:val="0033CC"/>
                            <w:sz w:val="24"/>
                            <w:szCs w:val="24"/>
                            <w:lang w:val="pl-PL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6B59B7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  <w:lang w:val="fr-FR"/>
                          </w:rPr>
                          <w:sym w:font="Wingdings" w:char="F0B2"/>
                        </w: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5437CF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  <w:t>Công thức biến đổi tổng thành tích:</w:t>
                        </w:r>
                      </w:p>
                      <w:p w14:paraId="62DB94DE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cosx + cosy = 2cos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580" w:dyaOrig="620" w14:anchorId="30340373">
                            <v:shape id="_x0000_i1079" type="#_x0000_t75" style="width:29.3pt;height:31.8pt" o:ole="">
                              <v:imagedata r:id="rId129" o:title=""/>
                            </v:shape>
                            <o:OLEObject Type="Embed" ProgID="Equation.DSMT4" ShapeID="_x0000_i1079" DrawAspect="Content" ObjectID="_1690434570" r:id="rId208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cos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580" w:dyaOrig="620" w14:anchorId="5675123E">
                            <v:shape id="_x0000_i1080" type="#_x0000_t75" style="width:29.3pt;height:31.8pt" o:ole="">
                              <v:imagedata r:id="rId131" o:title=""/>
                            </v:shape>
                            <o:OLEObject Type="Embed" ProgID="Equation.DSMT4" ShapeID="_x0000_i1080" DrawAspect="Content" ObjectID="_1690434571" r:id="rId209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ab/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ab/>
                          <w:t>cosx – cosy = -2sin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580" w:dyaOrig="620" w14:anchorId="6449A897">
                            <v:shape id="_x0000_i1081" type="#_x0000_t75" style="width:29.3pt;height:31.8pt" o:ole="">
                              <v:imagedata r:id="rId133" o:title=""/>
                            </v:shape>
                            <o:OLEObject Type="Embed" ProgID="Equation.DSMT4" ShapeID="_x0000_i1081" DrawAspect="Content" ObjectID="_1690434572" r:id="rId210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sin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580" w:dyaOrig="620" w14:anchorId="78D5A169">
                            <v:shape id="_x0000_i1082" type="#_x0000_t75" style="width:29.3pt;height:31.8pt" o:ole="">
                              <v:imagedata r:id="rId135" o:title=""/>
                            </v:shape>
                            <o:OLEObject Type="Embed" ProgID="Equation.DSMT4" ShapeID="_x0000_i1082" DrawAspect="Content" ObjectID="_1690434573" r:id="rId211"/>
                          </w:object>
                        </w:r>
                      </w:p>
                      <w:p w14:paraId="7D7D9EDC" w14:textId="191A5378" w:rsidR="00034148" w:rsidRPr="005437CF" w:rsidRDefault="00034148" w:rsidP="006B59B7">
                        <w:pPr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  <w:lang w:val="pl-PL"/>
                          </w:rPr>
                          <w:sym w:font="Wingdings" w:char="F0B2"/>
                        </w:r>
                        <w:r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  <w:lang w:val="pl-PL"/>
                          </w:rPr>
                          <w:t xml:space="preserve"> </w:t>
                        </w:r>
                        <w:r w:rsidRPr="005437CF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  <w:t>Công thức cộng:</w:t>
                        </w:r>
                      </w:p>
                      <w:p w14:paraId="57444E03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cos(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01C9932E">
                            <v:shape id="_x0000_i1083" type="#_x0000_t75" style="width:12.55pt;height:11.7pt" o:ole="">
                              <v:imagedata r:id="rId83" o:title=""/>
                            </v:shape>
                            <o:OLEObject Type="Embed" ProgID="Equation.DSMT4" ShapeID="_x0000_i1083" DrawAspect="Content" ObjectID="_1690434574" r:id="rId212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-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2D1FFEBD">
                            <v:shape id="_x0000_i1084" type="#_x0000_t75" style="width:11.7pt;height:15.9pt" o:ole="">
                              <v:imagedata r:id="rId117" o:title=""/>
                            </v:shape>
                            <o:OLEObject Type="Embed" ProgID="Equation.DSMT4" ShapeID="_x0000_i1084" DrawAspect="Content" ObjectID="_1690434575" r:id="rId213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) = cos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3F7C66E3">
                            <v:shape id="_x0000_i1085" type="#_x0000_t75" style="width:12.55pt;height:11.7pt" o:ole="">
                              <v:imagedata r:id="rId83" o:title=""/>
                            </v:shape>
                            <o:OLEObject Type="Embed" ProgID="Equation.DSMT4" ShapeID="_x0000_i1085" DrawAspect="Content" ObjectID="_1690434576" r:id="rId214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.cos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2283F539">
                            <v:shape id="_x0000_i1086" type="#_x0000_t75" style="width:11.7pt;height:15.9pt" o:ole="">
                              <v:imagedata r:id="rId117" o:title=""/>
                            </v:shape>
                            <o:OLEObject Type="Embed" ProgID="Equation.DSMT4" ShapeID="_x0000_i1086" DrawAspect="Content" ObjectID="_1690434577" r:id="rId215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+ sin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3B634E9E">
                            <v:shape id="_x0000_i1087" type="#_x0000_t75" style="width:12.55pt;height:11.7pt" o:ole="">
                              <v:imagedata r:id="rId83" o:title=""/>
                            </v:shape>
                            <o:OLEObject Type="Embed" ProgID="Equation.DSMT4" ShapeID="_x0000_i1087" DrawAspect="Content" ObjectID="_1690434578" r:id="rId216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.sin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6BCBE51A">
                            <v:shape id="_x0000_i1088" type="#_x0000_t75" style="width:11.7pt;height:15.9pt" o:ole="">
                              <v:imagedata r:id="rId117" o:title=""/>
                            </v:shape>
                            <o:OLEObject Type="Embed" ProgID="Equation.DSMT4" ShapeID="_x0000_i1088" DrawAspect="Content" ObjectID="_1690434579" r:id="rId217"/>
                          </w:object>
                        </w:r>
                      </w:p>
                      <w:p w14:paraId="7271BF19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cos(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08211142">
                            <v:shape id="_x0000_i1089" type="#_x0000_t75" style="width:12.55pt;height:11.7pt" o:ole="">
                              <v:imagedata r:id="rId83" o:title=""/>
                            </v:shape>
                            <o:OLEObject Type="Embed" ProgID="Equation.DSMT4" ShapeID="_x0000_i1089" DrawAspect="Content" ObjectID="_1690434580" r:id="rId218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+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779FB95C">
                            <v:shape id="_x0000_i1090" type="#_x0000_t75" style="width:11.7pt;height:15.9pt" o:ole="">
                              <v:imagedata r:id="rId117" o:title=""/>
                            </v:shape>
                            <o:OLEObject Type="Embed" ProgID="Equation.DSMT4" ShapeID="_x0000_i1090" DrawAspect="Content" ObjectID="_1690434581" r:id="rId219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) = cos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4596FAF4">
                            <v:shape id="_x0000_i1091" type="#_x0000_t75" style="width:12.55pt;height:11.7pt" o:ole="">
                              <v:imagedata r:id="rId83" o:title=""/>
                            </v:shape>
                            <o:OLEObject Type="Embed" ProgID="Equation.DSMT4" ShapeID="_x0000_i1091" DrawAspect="Content" ObjectID="_1690434582" r:id="rId220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cos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4C263849">
                            <v:shape id="_x0000_i1092" type="#_x0000_t75" style="width:11.7pt;height:15.9pt" o:ole="">
                              <v:imagedata r:id="rId117" o:title=""/>
                            </v:shape>
                            <o:OLEObject Type="Embed" ProgID="Equation.DSMT4" ShapeID="_x0000_i1092" DrawAspect="Content" ObjectID="_1690434583" r:id="rId221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- sin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714A1398">
                            <v:shape id="_x0000_i1093" type="#_x0000_t75" style="width:12.55pt;height:11.7pt" o:ole="">
                              <v:imagedata r:id="rId83" o:title=""/>
                            </v:shape>
                            <o:OLEObject Type="Embed" ProgID="Equation.DSMT4" ShapeID="_x0000_i1093" DrawAspect="Content" ObjectID="_1690434584" r:id="rId222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sin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41DEAE92">
                            <v:shape id="_x0000_i1094" type="#_x0000_t75" style="width:11.7pt;height:15.9pt" o:ole="">
                              <v:imagedata r:id="rId117" o:title=""/>
                            </v:shape>
                            <o:OLEObject Type="Embed" ProgID="Equation.DSMT4" ShapeID="_x0000_i1094" DrawAspect="Content" ObjectID="_1690434585" r:id="rId223"/>
                          </w:object>
                        </w:r>
                      </w:p>
                      <w:p w14:paraId="10BD2582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sin(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16DBF6BA">
                            <v:shape id="_x0000_i1095" type="#_x0000_t75" style="width:12.55pt;height:11.7pt" o:ole="">
                              <v:imagedata r:id="rId83" o:title=""/>
                            </v:shape>
                            <o:OLEObject Type="Embed" ProgID="Equation.DSMT4" ShapeID="_x0000_i1095" DrawAspect="Content" ObjectID="_1690434586" r:id="rId224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-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0F94EF53">
                            <v:shape id="_x0000_i1096" type="#_x0000_t75" style="width:11.7pt;height:15.9pt" o:ole="">
                              <v:imagedata r:id="rId117" o:title=""/>
                            </v:shape>
                            <o:OLEObject Type="Embed" ProgID="Equation.DSMT4" ShapeID="_x0000_i1096" DrawAspect="Content" ObjectID="_1690434587" r:id="rId225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) = sin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5FAE0E01">
                            <v:shape id="_x0000_i1097" type="#_x0000_t75" style="width:12.55pt;height:11.7pt" o:ole="">
                              <v:imagedata r:id="rId83" o:title=""/>
                            </v:shape>
                            <o:OLEObject Type="Embed" ProgID="Equation.DSMT4" ShapeID="_x0000_i1097" DrawAspect="Content" ObjectID="_1690434588" r:id="rId226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cos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335C27D0">
                            <v:shape id="_x0000_i1098" type="#_x0000_t75" style="width:11.7pt;height:15.9pt" o:ole="">
                              <v:imagedata r:id="rId117" o:title=""/>
                            </v:shape>
                            <o:OLEObject Type="Embed" ProgID="Equation.DSMT4" ShapeID="_x0000_i1098" DrawAspect="Content" ObjectID="_1690434589" r:id="rId227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- cos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71701C2B">
                            <v:shape id="_x0000_i1099" type="#_x0000_t75" style="width:12.55pt;height:11.7pt" o:ole="">
                              <v:imagedata r:id="rId83" o:title=""/>
                            </v:shape>
                            <o:OLEObject Type="Embed" ProgID="Equation.DSMT4" ShapeID="_x0000_i1099" DrawAspect="Content" ObjectID="_1690434590" r:id="rId228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sin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74F59401">
                            <v:shape id="_x0000_i1100" type="#_x0000_t75" style="width:11.7pt;height:15.9pt" o:ole="">
                              <v:imagedata r:id="rId117" o:title=""/>
                            </v:shape>
                            <o:OLEObject Type="Embed" ProgID="Equation.DSMT4" ShapeID="_x0000_i1100" DrawAspect="Content" ObjectID="_1690434591" r:id="rId229"/>
                          </w:object>
                        </w:r>
                      </w:p>
                      <w:p w14:paraId="4354B6C8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sin(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55" w:dyaOrig="240" w14:anchorId="0C3BEA45">
                            <v:shape id="_x0000_i1101" type="#_x0000_t75" style="width:12.55pt;height:11.7pt" o:ole="">
                              <v:imagedata r:id="rId83" o:title=""/>
                            </v:shape>
                            <o:OLEObject Type="Embed" ProgID="Equation.DSMT4" ShapeID="_x0000_i1101" DrawAspect="Content" ObjectID="_1690434592" r:id="rId230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+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15" w14:anchorId="71970EF0">
                            <v:shape id="_x0000_i1102" type="#_x0000_t75" style="width:11.7pt;height:15.9pt" o:ole="">
                              <v:imagedata r:id="rId117" o:title=""/>
                            </v:shape>
                            <o:OLEObject Type="Embed" ProgID="Equation.DSMT4" ShapeID="_x0000_i1102" DrawAspect="Content" ObjectID="_1690434593" r:id="rId231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) = sin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55" w:dyaOrig="240" w14:anchorId="4B24FE07">
                            <v:shape id="_x0000_i1103" type="#_x0000_t75" style="width:12.55pt;height:11.7pt" o:ole="">
                              <v:imagedata r:id="rId83" o:title=""/>
                            </v:shape>
                            <o:OLEObject Type="Embed" ProgID="Equation.DSMT4" ShapeID="_x0000_i1103" DrawAspect="Content" ObjectID="_1690434594" r:id="rId232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cos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15" w14:anchorId="653241A9">
                            <v:shape id="_x0000_i1104" type="#_x0000_t75" style="width:11.7pt;height:15.9pt" o:ole="">
                              <v:imagedata r:id="rId117" o:title=""/>
                            </v:shape>
                            <o:OLEObject Type="Embed" ProgID="Equation.DSMT4" ShapeID="_x0000_i1104" DrawAspect="Content" ObjectID="_1690434595" r:id="rId233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+ cos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55" w:dyaOrig="240" w14:anchorId="540DD88B">
                            <v:shape id="_x0000_i1105" type="#_x0000_t75" style="width:12.55pt;height:11.7pt" o:ole="">
                              <v:imagedata r:id="rId83" o:title=""/>
                            </v:shape>
                            <o:OLEObject Type="Embed" ProgID="Equation.DSMT4" ShapeID="_x0000_i1105" DrawAspect="Content" ObjectID="_1690434596" r:id="rId234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sin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15" w14:anchorId="323938C5">
                            <v:shape id="_x0000_i1106" type="#_x0000_t75" style="width:11.7pt;height:15.9pt" o:ole="">
                              <v:imagedata r:id="rId117" o:title=""/>
                            </v:shape>
                            <o:OLEObject Type="Embed" ProgID="Equation.DSMT4" ShapeID="_x0000_i1106" DrawAspect="Content" ObjectID="_1690434597" r:id="rId235"/>
                          </w:object>
                        </w:r>
                      </w:p>
                      <w:p w14:paraId="20681614" w14:textId="6FF154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spacing w:before="60" w:after="60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tan(</w:t>
                        </w:r>
                        <w:r w:rsidR="00EB36C7" w:rsidRPr="00EB36C7">
                          <w:rPr>
                            <w:bCs/>
                            <w:position w:val="-6"/>
                            <w:lang w:val="pl-PL"/>
                          </w:rPr>
                          <w:object w:dxaOrig="260" w:dyaOrig="240" w14:anchorId="078CCEE7">
                            <v:shape id="_x0000_i1107" type="#_x0000_t75" style="width:13.4pt;height:11.7pt" o:ole="">
                              <v:imagedata r:id="rId161" o:title=""/>
                            </v:shape>
                            <o:OLEObject Type="Embed" ProgID="Equation.DSMT4" ShapeID="_x0000_i1107" DrawAspect="Content" ObjectID="_1690434598" r:id="rId236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- </w:t>
                        </w:r>
                        <w:r w:rsidR="00EB36C7" w:rsidRPr="00EB36C7">
                          <w:rPr>
                            <w:position w:val="-10"/>
                            <w:lang w:val="pl-PL"/>
                          </w:rPr>
                          <w:object w:dxaOrig="240" w:dyaOrig="320" w14:anchorId="3FEA3628">
                            <v:shape id="_x0000_i1108" type="#_x0000_t75" style="width:11.7pt;height:15.9pt" o:ole="">
                              <v:imagedata r:id="rId163" o:title=""/>
                            </v:shape>
                            <o:OLEObject Type="Embed" ProgID="Equation.DSMT4" ShapeID="_x0000_i1108" DrawAspect="Content" ObjectID="_1690434599" r:id="rId237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) = </w:t>
                        </w:r>
                        <w:r w:rsidRPr="006B59B7">
                          <w:rPr>
                            <w:position w:val="-24"/>
                            <w:lang w:val="pl-PL"/>
                          </w:rPr>
                          <w:object w:dxaOrig="1455" w:dyaOrig="600" w14:anchorId="172C65E4">
                            <v:shape id="_x0000_i1109" type="#_x0000_t75" style="width:72.85pt;height:30.15pt" o:ole="">
                              <v:imagedata r:id="rId165" o:title=""/>
                            </v:shape>
                            <o:OLEObject Type="Embed" ProgID="Equation.DSMT4" ShapeID="_x0000_i1109" DrawAspect="Content" ObjectID="_1690434600" r:id="rId238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ab/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ab/>
                          <w:t>tan(</w:t>
                        </w:r>
                        <w:r w:rsidR="006C2FF0" w:rsidRPr="006C2FF0">
                          <w:rPr>
                            <w:bCs/>
                            <w:position w:val="-6"/>
                            <w:lang w:val="pl-PL"/>
                          </w:rPr>
                          <w:object w:dxaOrig="260" w:dyaOrig="240" w14:anchorId="1D4D88A3">
                            <v:shape id="_x0000_i1110" type="#_x0000_t75" style="width:13.4pt;height:11.7pt" o:ole="">
                              <v:imagedata r:id="rId167" o:title=""/>
                            </v:shape>
                            <o:OLEObject Type="Embed" ProgID="Equation.DSMT4" ShapeID="_x0000_i1110" DrawAspect="Content" ObjectID="_1690434601" r:id="rId239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+ </w:t>
                        </w:r>
                        <w:r w:rsidR="00EB36C7" w:rsidRPr="00EB36C7">
                          <w:rPr>
                            <w:position w:val="-10"/>
                            <w:lang w:val="pl-PL"/>
                          </w:rPr>
                          <w:object w:dxaOrig="240" w:dyaOrig="320" w14:anchorId="427FA085">
                            <v:shape id="_x0000_i1111" type="#_x0000_t75" style="width:11.7pt;height:15.9pt" o:ole="">
                              <v:imagedata r:id="rId169" o:title=""/>
                            </v:shape>
                            <o:OLEObject Type="Embed" ProgID="Equation.DSMT4" ShapeID="_x0000_i1111" DrawAspect="Content" ObjectID="_1690434602" r:id="rId240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) = </w:t>
                        </w:r>
                        <w:r w:rsidRPr="006B59B7">
                          <w:rPr>
                            <w:position w:val="-24"/>
                            <w:lang w:val="pl-PL"/>
                          </w:rPr>
                          <w:object w:dxaOrig="1455" w:dyaOrig="570" w14:anchorId="353DD6D9">
                            <v:shape id="_x0000_i1112" type="#_x0000_t75" style="width:72.85pt;height:28.45pt" o:ole="">
                              <v:imagedata r:id="rId171" o:title=""/>
                            </v:shape>
                            <o:OLEObject Type="Embed" ProgID="Equation.DSMT4" ShapeID="_x0000_i1112" DrawAspect="Content" ObjectID="_1690434603" r:id="rId241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.</w:t>
                        </w:r>
                        <w:r w:rsidRPr="006B59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5FB2D32" w14:textId="77777777" w:rsidR="00034148" w:rsidRPr="006B59B7" w:rsidRDefault="00034148" w:rsidP="006B59B7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</w:p>
                      <w:p w14:paraId="06FE413D" w14:textId="77777777" w:rsidR="00034148" w:rsidRPr="006B59B7" w:rsidRDefault="00034148" w:rsidP="00C55EC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3197037" w14:textId="77777777" w:rsidR="00034148" w:rsidRPr="006B59B7" w:rsidRDefault="00034148" w:rsidP="00C55EC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1F2CA84" w14:textId="77777777" w:rsidR="00034148" w:rsidRPr="006B59B7" w:rsidRDefault="00034148" w:rsidP="00C55EC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50104E" w14:textId="77777777" w:rsidR="00034148" w:rsidRPr="006B59B7" w:rsidRDefault="00034148" w:rsidP="00C55EC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31" o:spid="_x0000_s1082" style="position:absolute;left:-68;width:11893;height:3412" coordorigin="-68" coordsize="11893,34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ZQ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ZBrD+0w4AnL5CwAA//8DAFBLAQItABQABgAIAAAAIQDb4fbL7gAAAIUBAAATAAAAAAAAAAAA&#10;AAAAAAAAAABbQ29udGVudF9UeXBlc10ueG1sUEsBAi0AFAAGAAgAAAAhAFr0LFu/AAAAFQEAAAsA&#10;AAAAAAAAAAAAAAAAHwEAAF9yZWxzLy5yZWxzUEsBAi0AFAAGAAgAAAAhADHBlAbEAAAA3AAAAA8A&#10;AAAAAAAAAAAAAAAABwIAAGRycy9kb3ducmV2LnhtbFBLBQYAAAAAAwADALcAAAD4AgAAAAA=&#10;">
                  <v:shape id="Rectangle: Folded Corner 251" o:spid="_x0000_s1083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68;width:11683;height:34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" filled="f" stroked="f">
                    <v:textbox>
                      <w:txbxContent>
                        <w:p w14:paraId="6CD87A00" w14:textId="6F610E91" w:rsidR="00034148" w:rsidRDefault="00034148" w:rsidP="00C55ECD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③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661735C" w14:textId="77777777" w:rsidR="00C55ECD" w:rsidRPr="008C51C7" w:rsidRDefault="00C55ECD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34BA538E" w14:textId="5E196D14" w:rsidR="00C55ECD" w:rsidRPr="008C51C7" w:rsidRDefault="006B59B7" w:rsidP="00F168B2">
      <w:pPr>
        <w:spacing w:line="240" w:lineRule="auto"/>
        <w:ind w:firstLine="426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7F3D704F" wp14:editId="4947AF35">
                <wp:extent cx="6443476" cy="2889850"/>
                <wp:effectExtent l="0" t="0" r="14605" b="25400"/>
                <wp:docPr id="234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2889850"/>
                          <a:chOff x="-6836" y="-11"/>
                          <a:chExt cx="6443476" cy="4357875"/>
                        </a:xfrm>
                      </wpg:grpSpPr>
                      <wps:wsp>
                        <wps:cNvPr id="235" name="Rectangle: Diagonal Corners Rounded 249"/>
                        <wps:cNvSpPr/>
                        <wps:spPr>
                          <a:xfrm>
                            <a:off x="0" y="0"/>
                            <a:ext cx="6436640" cy="4357864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F701F" w14:textId="77777777" w:rsidR="00034148" w:rsidRDefault="00034148" w:rsidP="006B59B7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MS Mincho" w:eastAsia="MS Mincho" w:hAnsi="MS Mincho" w:cs="MS Mincho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1B1D67A2" w14:textId="20AD1FD5" w:rsidR="00034148" w:rsidRPr="00F168B2" w:rsidRDefault="006C2FF0" w:rsidP="006B59B7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➍</w:t>
                              </w:r>
                              <w:r w:rsidR="00034148" w:rsidRPr="00F168B2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="00034148" w:rsidRPr="00F168B2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  <w:t>Một vài công thức cơ bản cần nhớ</w:t>
                              </w:r>
                            </w:p>
                            <w:p w14:paraId="0217DCED" w14:textId="77777777" w:rsidR="00034148" w:rsidRPr="00294ABA" w:rsidRDefault="00034148" w:rsidP="00F168B2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70C0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  <w:t>Công thức nghiệm cơ bản:</w:t>
                              </w:r>
                            </w:p>
                            <w:p w14:paraId="6883231F" w14:textId="77777777" w:rsidR="00034148" w:rsidRPr="00F168B2" w:rsidRDefault="00034148" w:rsidP="00F168B2">
                              <w:pPr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1.</w: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position w:val="-30"/>
                                  <w:sz w:val="24"/>
                                  <w:szCs w:val="24"/>
                                </w:rPr>
                                <w:object w:dxaOrig="5085" w:dyaOrig="720" w14:anchorId="57F3EACB">
                                  <v:shape id="_x0000_i1113" type="#_x0000_t75" style="width:254.5pt;height:36pt" o:ole="">
                                    <v:imagedata r:id="rId242" o:title=""/>
                                  </v:shape>
                                  <o:OLEObject Type="Embed" ProgID="Equation.DSMT4" ShapeID="_x0000_i1113" DrawAspect="Content" ObjectID="_1690434604" r:id="rId243"/>
                                </w:objec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9E750DB" w14:textId="77777777" w:rsidR="00034148" w:rsidRPr="00F168B2" w:rsidRDefault="00034148" w:rsidP="00F168B2">
                              <w:pPr>
                                <w:ind w:left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2</w: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position w:val="-36"/>
                                  <w:sz w:val="24"/>
                                  <w:szCs w:val="24"/>
                                </w:rPr>
                                <w:object w:dxaOrig="4665" w:dyaOrig="840" w14:anchorId="4383579F">
                                  <v:shape id="_x0000_i1114" type="#_x0000_t75" style="width:233.6pt;height:41.85pt" o:ole="">
                                    <v:imagedata r:id="rId244" o:title=""/>
                                  </v:shape>
                                  <o:OLEObject Type="Embed" ProgID="Equation.DSMT4" ShapeID="_x0000_i1114" DrawAspect="Content" ObjectID="_1690434605" r:id="rId245"/>
                                </w:objec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A159DF4" w14:textId="77777777" w:rsidR="00034148" w:rsidRPr="00F168B2" w:rsidRDefault="00034148" w:rsidP="00F168B2">
                              <w:pPr>
                                <w:ind w:left="426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3.</w: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bCs/>
                                  <w:position w:val="-10"/>
                                  <w:sz w:val="24"/>
                                  <w:szCs w:val="24"/>
                                </w:rPr>
                                <w:object w:dxaOrig="4455" w:dyaOrig="315" w14:anchorId="20C53B7E">
                                  <v:shape id="_x0000_i1115" type="#_x0000_t75" style="width:222.7pt;height:15.9pt" o:ole="">
                                    <v:imagedata r:id="rId246" o:title=""/>
                                  </v:shape>
                                  <o:OLEObject Type="Embed" ProgID="Equation.DSMT4" ShapeID="_x0000_i1115" DrawAspect="Content" ObjectID="_1690434606" r:id="rId247"/>
                                </w:objec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A595C8C" w14:textId="77777777" w:rsidR="00034148" w:rsidRPr="00F168B2" w:rsidRDefault="00034148" w:rsidP="00F168B2">
                              <w:pPr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4. </w: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position w:val="-10"/>
                                  <w:sz w:val="24"/>
                                  <w:szCs w:val="24"/>
                                </w:rPr>
                                <w:object w:dxaOrig="4455" w:dyaOrig="315" w14:anchorId="49880440">
                                  <v:shape id="_x0000_i1116" type="#_x0000_t75" style="width:222.7pt;height:15.9pt" o:ole="">
                                    <v:imagedata r:id="rId248" o:title=""/>
                                  </v:shape>
                                  <o:OLEObject Type="Embed" ProgID="Equation.DSMT4" ShapeID="_x0000_i1116" DrawAspect="Content" ObjectID="_1690434607" r:id="rId249"/>
                                </w:objec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1666052" w14:textId="7FFAEA1A" w:rsidR="00034148" w:rsidRPr="00F168B2" w:rsidRDefault="00034148" w:rsidP="00F168B2">
                              <w:pPr>
                                <w:ind w:left="34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</w:p>
                            <w:p w14:paraId="4F89DA1E" w14:textId="77777777" w:rsidR="00034148" w:rsidRPr="00F168B2" w:rsidRDefault="00034148" w:rsidP="006B59B7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68190CE" w14:textId="77777777" w:rsidR="00034148" w:rsidRPr="00F168B2" w:rsidRDefault="00034148" w:rsidP="006B59B7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39D2752" w14:textId="77777777" w:rsidR="00034148" w:rsidRPr="00F168B2" w:rsidRDefault="00034148" w:rsidP="006B59B7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EFA51A1" w14:textId="77777777" w:rsidR="00034148" w:rsidRPr="00F168B2" w:rsidRDefault="00034148" w:rsidP="006B59B7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36" name="Group 236"/>
                        <wpg:cNvGrpSpPr/>
                        <wpg:grpSpPr>
                          <a:xfrm>
                            <a:off x="-6836" y="-11"/>
                            <a:ext cx="1189359" cy="507333"/>
                            <a:chOff x="-6836" y="-11"/>
                            <a:chExt cx="1189359" cy="507333"/>
                          </a:xfrm>
                        </wpg:grpSpPr>
                        <wps:wsp>
                          <wps:cNvPr id="237" name="Rectangle: Folded Corner 251"/>
                          <wps:cNvSpPr/>
                          <wps:spPr>
                            <a:xfrm>
                              <a:off x="13530" y="10413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38" name="TextBox 5"/>
                          <wps:cNvSpPr txBox="1"/>
                          <wps:spPr>
                            <a:xfrm>
                              <a:off x="-6836" y="-11"/>
                              <a:ext cx="1168400" cy="507333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E88B1E8" w14:textId="410F6FDE" w:rsidR="00034148" w:rsidRDefault="00034148" w:rsidP="006B59B7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 w:rsidR="006C2FF0"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④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3D704F" id="_x0000_s1085" style="width:507.35pt;height:227.55pt;mso-position-horizontal-relative:char;mso-position-vertical-relative:line" coordorigin="-68" coordsize="64434,435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">
                <v:shape id="Rectangle: Diagonal Corners Rounded 249" o:spid="_x0000_s1086" style="position:absolute;width:64366;height:43578;visibility:visible;mso-wrap-style:square;v-text-anchor:middle" coordsize="6436640,43578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" adj="-11796480,,5400" path="m41269,l6182794,v140195,,253846,113651,253846,253846l6436640,4316595v,22792,-18477,41269,-41269,41269l253846,4357864c113651,4357864,,4244213,,4104018l,41269c,18477,18477,,41269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41269,0;6182794,0;6436640,253846;6436640,4316595;6395371,4357864;253846,4357864;0,4104018;0,41269;41269,0" o:connectangles="0,0,0,0,0,0,0,0,0" textboxrect="0,0,6436640,4357864"/>
                  <v:textbox>
                    <w:txbxContent>
                      <w:p w14:paraId="696F701F" w14:textId="77777777" w:rsidR="00034148" w:rsidRDefault="00034148" w:rsidP="006B59B7">
                        <w:p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MS Mincho" w:eastAsia="MS Mincho" w:hAnsi="MS Mincho" w:cs="MS Mincho"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1B1D67A2" w14:textId="20AD1FD5" w:rsidR="00034148" w:rsidRPr="00F168B2" w:rsidRDefault="006C2FF0" w:rsidP="006B59B7">
                        <w:p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➍</w:t>
                        </w:r>
                        <w:r w:rsidR="00034148" w:rsidRPr="00F168B2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="00034148" w:rsidRPr="00F168B2">
                          <w:rPr>
                            <w:rFonts w:ascii="Chu Van An" w:hAnsi="Chu Van An" w:cs="Chu Van An"/>
                            <w:b/>
                            <w:color w:val="0000FF"/>
                            <w:sz w:val="24"/>
                            <w:szCs w:val="24"/>
                            <w:lang w:val="fr-FR"/>
                          </w:rPr>
                          <w:t>Một vài công thức cơ bản cần nhớ</w:t>
                        </w:r>
                      </w:p>
                      <w:p w14:paraId="0217DCED" w14:textId="77777777" w:rsidR="00034148" w:rsidRPr="00294ABA" w:rsidRDefault="00034148" w:rsidP="00F168B2">
                        <w:pPr>
                          <w:rPr>
                            <w:rFonts w:ascii="Chu Van An" w:hAnsi="Chu Van An" w:cs="Chu Van An"/>
                            <w:b/>
                            <w:color w:val="0070C0"/>
                            <w:sz w:val="24"/>
                            <w:szCs w:val="24"/>
                            <w:lang w:val="pl-PL"/>
                          </w:rPr>
                        </w:pPr>
                        <w:r w:rsidRPr="00F168B2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</w:rPr>
                          <w:sym w:font="Wingdings" w:char="F0B2"/>
                        </w:r>
                        <w:r w:rsidRPr="00F168B2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5437CF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  <w:t>Công thức nghiệm cơ bản:</w:t>
                        </w:r>
                      </w:p>
                      <w:p w14:paraId="6883231F" w14:textId="77777777" w:rsidR="00034148" w:rsidRPr="00F168B2" w:rsidRDefault="00034148" w:rsidP="00F168B2">
                        <w:pPr>
                          <w:ind w:left="426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1.</w:t>
                        </w:r>
                        <w:r w:rsidRPr="00F168B2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F168B2">
                          <w:rPr>
                            <w:rFonts w:ascii="Chu Van An" w:hAnsi="Chu Van An" w:cs="Chu Van An"/>
                            <w:position w:val="-30"/>
                            <w:sz w:val="24"/>
                            <w:szCs w:val="24"/>
                          </w:rPr>
                          <w:object w:dxaOrig="5085" w:dyaOrig="720" w14:anchorId="57F3EACB">
                            <v:shape id="_x0000_i1113" type="#_x0000_t75" style="width:254.5pt;height:36pt" o:ole="">
                              <v:imagedata r:id="rId242" o:title=""/>
                            </v:shape>
                            <o:OLEObject Type="Embed" ProgID="Equation.DSMT4" ShapeID="_x0000_i1113" DrawAspect="Content" ObjectID="_1690434604" r:id="rId250"/>
                          </w:object>
                        </w:r>
                        <w:r w:rsidRPr="00F168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09E750DB" w14:textId="77777777" w:rsidR="00034148" w:rsidRPr="00F168B2" w:rsidRDefault="00034148" w:rsidP="00F168B2">
                        <w:pPr>
                          <w:ind w:left="426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>2</w:t>
                        </w:r>
                        <w:r w:rsidRPr="00F168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</w:t>
                        </w:r>
                        <w:r w:rsidRPr="00F168B2">
                          <w:rPr>
                            <w:rFonts w:ascii="Chu Van An" w:hAnsi="Chu Van An" w:cs="Chu Van An"/>
                            <w:position w:val="-36"/>
                            <w:sz w:val="24"/>
                            <w:szCs w:val="24"/>
                          </w:rPr>
                          <w:object w:dxaOrig="4665" w:dyaOrig="840" w14:anchorId="4383579F">
                            <v:shape id="_x0000_i1114" type="#_x0000_t75" style="width:233.6pt;height:41.85pt" o:ole="">
                              <v:imagedata r:id="rId244" o:title=""/>
                            </v:shape>
                            <o:OLEObject Type="Embed" ProgID="Equation.DSMT4" ShapeID="_x0000_i1114" DrawAspect="Content" ObjectID="_1690434605" r:id="rId251"/>
                          </w:object>
                        </w:r>
                        <w:r w:rsidRPr="00F168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0A159DF4" w14:textId="77777777" w:rsidR="00034148" w:rsidRPr="00F168B2" w:rsidRDefault="00034148" w:rsidP="00F168B2">
                        <w:pPr>
                          <w:ind w:left="426"/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hAnsi="Chu Van An" w:cs="Chu Van An"/>
                            <w:bCs/>
                            <w:color w:val="0000CC"/>
                            <w:sz w:val="24"/>
                            <w:szCs w:val="24"/>
                          </w:rPr>
                          <w:t>3.</w:t>
                        </w:r>
                        <w:r w:rsidRPr="00F168B2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r w:rsidRPr="00F168B2">
                          <w:rPr>
                            <w:rFonts w:ascii="Chu Van An" w:hAnsi="Chu Van An" w:cs="Chu Van An"/>
                            <w:bCs/>
                            <w:position w:val="-10"/>
                            <w:sz w:val="24"/>
                            <w:szCs w:val="24"/>
                          </w:rPr>
                          <w:object w:dxaOrig="4455" w:dyaOrig="315" w14:anchorId="20C53B7E">
                            <v:shape id="_x0000_i1115" type="#_x0000_t75" style="width:222.7pt;height:15.9pt" o:ole="">
                              <v:imagedata r:id="rId246" o:title=""/>
                            </v:shape>
                            <o:OLEObject Type="Embed" ProgID="Equation.DSMT4" ShapeID="_x0000_i1115" DrawAspect="Content" ObjectID="_1690434606" r:id="rId252"/>
                          </w:object>
                        </w:r>
                        <w:r w:rsidRPr="00F168B2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</w:rPr>
                          <w:t>.</w:t>
                        </w:r>
                      </w:p>
                      <w:p w14:paraId="7A595C8C" w14:textId="77777777" w:rsidR="00034148" w:rsidRPr="00F168B2" w:rsidRDefault="00034148" w:rsidP="00F168B2">
                        <w:pPr>
                          <w:ind w:left="426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4. </w:t>
                        </w:r>
                        <w:r w:rsidRPr="00F168B2">
                          <w:rPr>
                            <w:rFonts w:ascii="Chu Van An" w:hAnsi="Chu Van An" w:cs="Chu Van An"/>
                            <w:b/>
                            <w:color w:val="0000CC"/>
                            <w:position w:val="-10"/>
                            <w:sz w:val="24"/>
                            <w:szCs w:val="24"/>
                          </w:rPr>
                          <w:object w:dxaOrig="4455" w:dyaOrig="315" w14:anchorId="49880440">
                            <v:shape id="_x0000_i1116" type="#_x0000_t75" style="width:222.7pt;height:15.9pt" o:ole="">
                              <v:imagedata r:id="rId248" o:title=""/>
                            </v:shape>
                            <o:OLEObject Type="Embed" ProgID="Equation.DSMT4" ShapeID="_x0000_i1116" DrawAspect="Content" ObjectID="_1690434607" r:id="rId253"/>
                          </w:object>
                        </w:r>
                        <w:r w:rsidRPr="00F168B2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</w:p>
                      <w:p w14:paraId="01666052" w14:textId="7FFAEA1A" w:rsidR="00034148" w:rsidRPr="00F168B2" w:rsidRDefault="00034148" w:rsidP="00F168B2">
                        <w:pPr>
                          <w:ind w:left="34"/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</w:p>
                      <w:p w14:paraId="4F89DA1E" w14:textId="77777777" w:rsidR="00034148" w:rsidRPr="00F168B2" w:rsidRDefault="00034148" w:rsidP="006B59B7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68190CE" w14:textId="77777777" w:rsidR="00034148" w:rsidRPr="00F168B2" w:rsidRDefault="00034148" w:rsidP="006B59B7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39D2752" w14:textId="77777777" w:rsidR="00034148" w:rsidRPr="00F168B2" w:rsidRDefault="00034148" w:rsidP="006B59B7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EFA51A1" w14:textId="77777777" w:rsidR="00034148" w:rsidRPr="00F168B2" w:rsidRDefault="00034148" w:rsidP="006B59B7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36" o:spid="_x0000_s1087" style="position:absolute;left:-68;width:11893;height:5073" coordorigin="-68" coordsize="11893,50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Ax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8WQGzzPhCMjlAwAA//8DAFBLAQItABQABgAIAAAAIQDb4fbL7gAAAIUBAAATAAAAAAAAAAAA&#10;AAAAAAAAAABbQ29udGVudF9UeXBlc10ueG1sUEsBAi0AFAAGAAgAAAAhAFr0LFu/AAAAFQEAAAsA&#10;AAAAAAAAAAAAAAAAHwEAAF9yZWxzLy5yZWxzUEsBAi0AFAAGAAgAAAAhAL4oDHLEAAAA3AAAAA8A&#10;AAAAAAAAAAAAAAAABwIAAGRycy9kb3ducmV2LnhtbFBLBQYAAAAAAwADALcAAAD4AgAAAAA=&#10;">
                  <v:shape id="Rectangle: Folded Corner 251" o:spid="_x0000_s1088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9" type="#_x0000_t202" style="position:absolute;left:-68;width:11683;height:5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" filled="f" stroked="f">
                    <v:textbox>
                      <w:txbxContent>
                        <w:p w14:paraId="7E88B1E8" w14:textId="410F6FDE" w:rsidR="00034148" w:rsidRDefault="00034148" w:rsidP="006B59B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 w:rsidR="006C2FF0"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④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14F5AED" w14:textId="05631F5A" w:rsidR="007522D7" w:rsidRPr="008C51C7" w:rsidRDefault="007522D7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B681EF" wp14:editId="15DFDC5B">
                <wp:extent cx="3325091" cy="482750"/>
                <wp:effectExtent l="0" t="0" r="85090" b="5080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482750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4FEE4AB" w14:textId="77777777" w:rsidR="00034148" w:rsidRPr="00531501" w:rsidRDefault="00034148" w:rsidP="007522D7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9749C4" w14:textId="77777777" w:rsidR="00034148" w:rsidRDefault="00034148" w:rsidP="007522D7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3F5BD12" w14:textId="77777777" w:rsidR="00034148" w:rsidRDefault="00034148" w:rsidP="007522D7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B681EF" id="_x0000_s1090" style="width:261.8pt;height:38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">
                <v:group id="Group 204" o:spid="_x0000_s109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9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9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9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4FEE4AB" w14:textId="77777777" w:rsidR="00034148" w:rsidRPr="00531501" w:rsidRDefault="00034148" w:rsidP="007522D7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" filled="f" stroked="f">
                              <v:textbox>
                                <w:txbxContent>
                                  <w:p w14:paraId="619749C4" w14:textId="77777777" w:rsidR="00034148" w:rsidRDefault="00034148" w:rsidP="007522D7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10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10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10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10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03F5BD12" w14:textId="77777777" w:rsidR="00034148" w:rsidRDefault="00034148" w:rsidP="007522D7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290D38B" w14:textId="2663895A" w:rsidR="003B77C9" w:rsidRPr="008C51C7" w:rsidRDefault="003B77C9" w:rsidP="00B36082">
      <w:pPr>
        <w:spacing w:line="240" w:lineRule="auto"/>
        <w:ind w:left="142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6052F1A" wp14:editId="2F9C91FA">
                <wp:extent cx="6579068" cy="1656272"/>
                <wp:effectExtent l="0" t="19050" r="12700" b="20320"/>
                <wp:docPr id="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1656272"/>
                          <a:chOff x="19743" y="0"/>
                          <a:chExt cx="6579068" cy="1627606"/>
                        </a:xfrm>
                      </wpg:grpSpPr>
                      <wps:wsp>
                        <wps:cNvPr id="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9743" y="248087"/>
                            <a:ext cx="6579068" cy="137951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9A76CA" w14:textId="77777777" w:rsidR="00034148" w:rsidRPr="005437CF" w:rsidRDefault="00034148" w:rsidP="006675F9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6B29909B" w14:textId="2CAAE8D3" w:rsidR="00034148" w:rsidRPr="006C2FF0" w:rsidRDefault="00034148" w:rsidP="006C2FF0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ind w:left="284"/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C2FF0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7AB2B98D" w14:textId="56FCC41B" w:rsidR="00034148" w:rsidRPr="005437CF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Vận dụng các công thức đạo hàm bốn hàm số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00" w:dyaOrig="320" w14:anchorId="766B3EC4">
                                  <v:shape id="_x0000_i1117" type="#_x0000_t75" style="width:45.2pt;height:15.9pt" o:ole="">
                                    <v:imagedata r:id="rId254" o:title=""/>
                                  </v:shape>
                                  <o:OLEObject Type="Embed" ProgID="Equation.DSMT4" ShapeID="_x0000_i1117" DrawAspect="Content" ObjectID="_1690434608" r:id="rId255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20" w:dyaOrig="260" w14:anchorId="0B53CB2F">
                                  <v:shape id="_x0000_i1118" type="#_x0000_t75" style="width:46.9pt;height:12.55pt" o:ole="">
                                    <v:imagedata r:id="rId256" o:title=""/>
                                  </v:shape>
                                  <o:OLEObject Type="Embed" ProgID="Equation.DSMT4" ShapeID="_x0000_i1118" DrawAspect="Content" ObjectID="_1690434609" r:id="rId257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20" w:dyaOrig="300" w14:anchorId="28A685CB">
                                  <v:shape id="_x0000_i1119" type="#_x0000_t75" style="width:46.9pt;height:15.05pt" o:ole="">
                                    <v:imagedata r:id="rId258" o:title=""/>
                                  </v:shape>
                                  <o:OLEObject Type="Embed" ProgID="Equation.DSMT4" ShapeID="_x0000_i1119" DrawAspect="Content" ObjectID="_1690434610" r:id="rId259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00" w:dyaOrig="300" w14:anchorId="17678DAC">
                                  <v:shape id="_x0000_i1120" type="#_x0000_t75" style="width:45.2pt;height:15.05pt" o:ole="">
                                    <v:imagedata r:id="rId260" o:title=""/>
                                  </v:shape>
                                  <o:OLEObject Type="Embed" ProgID="Equation.DSMT4" ShapeID="_x0000_i1120" DrawAspect="Content" ObjectID="_1690434611" r:id="rId261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 và hàm hợp của nó.</w:t>
                              </w:r>
                            </w:p>
                            <w:p w14:paraId="35854DA9" w14:textId="77777777" w:rsidR="00034148" w:rsidRPr="005437CF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>Vận dụng phối hợp các quy tắc đạo hàm của tổng, hiệu, tích, thương và hàm số hợp</w:t>
                              </w:r>
                            </w:p>
                            <w:p w14:paraId="5BC3D9BC" w14:textId="332A3CCC" w:rsidR="00034148" w:rsidRPr="005437CF" w:rsidRDefault="00034148" w:rsidP="00275B12">
                              <w:p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0" name="Group 20"/>
                        <wpg:cNvGrpSpPr/>
                        <wpg:grpSpPr>
                          <a:xfrm>
                            <a:off x="150812" y="0"/>
                            <a:ext cx="5890803" cy="571533"/>
                            <a:chOff x="150812" y="0"/>
                            <a:chExt cx="5891154" cy="571533"/>
                          </a:xfrm>
                        </wpg:grpSpPr>
                        <wpg:grpSp>
                          <wpg:cNvPr id="21" name="Group 21"/>
                          <wpg:cNvGrpSpPr/>
                          <wpg:grpSpPr>
                            <a:xfrm>
                              <a:off x="150812" y="0"/>
                              <a:ext cx="5891154" cy="485775"/>
                              <a:chOff x="150812" y="0"/>
                              <a:chExt cx="5891154" cy="485775"/>
                            </a:xfrm>
                          </wpg:grpSpPr>
                          <wpg:grpSp>
                            <wpg:cNvPr id="22" name="Group 22"/>
                            <wpg:cNvGrpSpPr/>
                            <wpg:grpSpPr>
                              <a:xfrm>
                                <a:off x="184096" y="0"/>
                                <a:ext cx="5857870" cy="485775"/>
                                <a:chOff x="184096" y="0"/>
                                <a:chExt cx="5857870" cy="485775"/>
                              </a:xfrm>
                            </wpg:grpSpPr>
                            <wps:wsp>
                              <wps:cNvPr id="23" name="Rectangle: Single Corner Snipped 23"/>
                              <wps:cNvSpPr/>
                              <wps:spPr>
                                <a:xfrm>
                                  <a:off x="184096" y="38080"/>
                                  <a:ext cx="428574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4" name="Group 24"/>
                              <wpg:cNvGrpSpPr/>
                              <wpg:grpSpPr>
                                <a:xfrm>
                                  <a:off x="1502180" y="0"/>
                                  <a:ext cx="4539786" cy="485775"/>
                                  <a:chOff x="1502180" y="0"/>
                                  <a:chExt cx="4539786" cy="485775"/>
                                </a:xfrm>
                              </wpg:grpSpPr>
                              <wpg:grpSp>
                                <wpg:cNvPr id="25" name="Group 25"/>
                                <wpg:cNvGrpSpPr/>
                                <wpg:grpSpPr>
                                  <a:xfrm>
                                    <a:off x="1611601" y="104357"/>
                                    <a:ext cx="4430365" cy="369570"/>
                                    <a:chOff x="1611601" y="104357"/>
                                    <a:chExt cx="4430365" cy="369570"/>
                                  </a:xfrm>
                                </wpg:grpSpPr>
                                <wps:wsp>
                                  <wps:cNvPr id="26" name="Arrow: Chevron 26"/>
                                  <wps:cNvSpPr/>
                                  <wps:spPr>
                                    <a:xfrm>
                                      <a:off x="1761172" y="105120"/>
                                      <a:ext cx="4280794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FD041C8" w14:textId="3F957A9F" w:rsidR="00034148" w:rsidRPr="00F168B2" w:rsidRDefault="00034148" w:rsidP="00360A96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F168B2">
                                          <w:rPr>
                                            <w:rFonts w:ascii="Chu Van An" w:hAnsi="Chu Van An" w:cs="Chu Van An"/>
                                            <w:b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Tính đạo hàm các hàm số có chứa hàm số lượng giác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7" name="Group 27"/>
                                  <wpg:cNvGrpSpPr/>
                                  <wpg:grpSpPr>
                                    <a:xfrm>
                                      <a:off x="1611601" y="104357"/>
                                      <a:ext cx="259671" cy="369570"/>
                                      <a:chOff x="1611601" y="104357"/>
                                      <a:chExt cx="259671" cy="369570"/>
                                    </a:xfrm>
                                  </wpg:grpSpPr>
                                  <wps:wsp>
                                    <wps:cNvPr id="28" name="Freeform: Shape 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9" name="TextBox 36"/>
                                    <wps:cNvSpPr txBox="1"/>
                                    <wps:spPr>
                                      <a:xfrm>
                                        <a:off x="1611601" y="104357"/>
                                        <a:ext cx="25954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37890C3" w14:textId="77777777" w:rsidR="00034148" w:rsidRDefault="00034148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30" name="Group 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31" name="Freeform: Shape 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2" name="Flowchart: Terminator 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3" name="Flowchart: Direct Access Storage 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4" name="Group 3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5" name="Flowchart: Preparation 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3567376" w14:textId="77777777" w:rsidR="00034148" w:rsidRDefault="00034148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6052F1A" id="Group 40" o:spid="_x0000_s1109" style="width:518.05pt;height:130.4pt;mso-position-horizontal-relative:char;mso-position-vertical-relative:line" coordorigin="197" coordsize="65790,162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">
                <v:shape id="Rectangle: Diagonal Corners Rounded 1" o:spid="_x0000_s1110" style="position:absolute;left:197;top:2480;width:65791;height:1379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99187;6579068,1366455;6564221,1379519;112727,1379519;0,1280332;0,13064;14847,0" o:connectangles="0,0,0,0,0,0,0,0,0" textboxrect="0,0,6435090,1533525"/>
                  <v:textbox>
                    <w:txbxContent>
                      <w:p w14:paraId="1E9A76CA" w14:textId="77777777" w:rsidR="00034148" w:rsidRPr="005437CF" w:rsidRDefault="00034148" w:rsidP="006675F9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6B29909B" w14:textId="2CAAE8D3" w:rsidR="00034148" w:rsidRPr="006C2FF0" w:rsidRDefault="00034148" w:rsidP="006C2FF0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ind w:left="284"/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6C2FF0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7AB2B98D" w14:textId="56FCC41B" w:rsidR="00034148" w:rsidRPr="005437CF" w:rsidRDefault="00034148" w:rsidP="00A80C8A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</w:pP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Vận dụng các công thức đạo hàm bốn hàm số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00" w:dyaOrig="320" w14:anchorId="766B3EC4">
                            <v:shape id="_x0000_i1117" type="#_x0000_t75" style="width:45.2pt;height:15.9pt" o:ole="">
                              <v:imagedata r:id="rId254" o:title=""/>
                            </v:shape>
                            <o:OLEObject Type="Embed" ProgID="Equation.DSMT4" ShapeID="_x0000_i1117" DrawAspect="Content" ObjectID="_1690434608" r:id="rId262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20" w:dyaOrig="260" w14:anchorId="0B53CB2F">
                            <v:shape id="_x0000_i1118" type="#_x0000_t75" style="width:46.9pt;height:12.55pt" o:ole="">
                              <v:imagedata r:id="rId256" o:title=""/>
                            </v:shape>
                            <o:OLEObject Type="Embed" ProgID="Equation.DSMT4" ShapeID="_x0000_i1118" DrawAspect="Content" ObjectID="_1690434609" r:id="rId263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20" w:dyaOrig="300" w14:anchorId="28A685CB">
                            <v:shape id="_x0000_i1119" type="#_x0000_t75" style="width:46.9pt;height:15.05pt" o:ole="">
                              <v:imagedata r:id="rId258" o:title=""/>
                            </v:shape>
                            <o:OLEObject Type="Embed" ProgID="Equation.DSMT4" ShapeID="_x0000_i1119" DrawAspect="Content" ObjectID="_1690434610" r:id="rId264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00" w:dyaOrig="300" w14:anchorId="17678DAC">
                            <v:shape id="_x0000_i1120" type="#_x0000_t75" style="width:45.2pt;height:15.05pt" o:ole="">
                              <v:imagedata r:id="rId260" o:title=""/>
                            </v:shape>
                            <o:OLEObject Type="Embed" ProgID="Equation.DSMT4" ShapeID="_x0000_i1120" DrawAspect="Content" ObjectID="_1690434611" r:id="rId265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 và hàm hợp của nó.</w:t>
                        </w:r>
                      </w:p>
                      <w:p w14:paraId="35854DA9" w14:textId="77777777" w:rsidR="00034148" w:rsidRPr="005437CF" w:rsidRDefault="00034148" w:rsidP="00A80C8A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</w:pP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>Vận dụng phối hợp các quy tắc đạo hàm của tổng, hiệu, tích, thương và hàm số hợp</w:t>
                        </w:r>
                      </w:p>
                      <w:p w14:paraId="5BC3D9BC" w14:textId="332A3CCC" w:rsidR="00034148" w:rsidRPr="005437CF" w:rsidRDefault="00034148" w:rsidP="00275B12">
                        <w:pPr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     </w:t>
                        </w:r>
                      </w:p>
                    </w:txbxContent>
                  </v:textbox>
                </v:shape>
                <v:group id="Group 20" o:spid="_x0000_s1111" style="position:absolute;left:1508;width:58908;height:5715" coordorigin="1508" coordsize="58911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group id="Group 21" o:spid="_x0000_s1112" style="position:absolute;left:1508;width:58911;height:4857" coordorigin="1508" coordsize="5891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group id="Group 22" o:spid="_x0000_s1113" style="position:absolute;left:1840;width:58579;height:4857" coordorigin="1840" coordsize="5857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shape id="Rectangle: Single Corner Snipped 23" o:spid="_x0000_s1114" style="position:absolute;left:1840;top:380;width:42858;height:4476;visibility:visible;mso-wrap-style:square;v-text-anchor:middle" coordsize="428574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" path="m,l4061971,r223777,223777l4285748,447554,,447554,,xe" fillcolor="#efddf6 [663]" stroked="f" strokeweight="1.25pt">
                        <v:fill r:id="rId266" o:title="" color2="#fffff7" type="pattern"/>
                        <v:path arrowok="t" o:connecttype="custom" o:connectlocs="0,0;4061971,0;4285748,223777;4285748,447554;0,447554;0,0" o:connectangles="0,0,0,0,0,0"/>
                      </v:shape>
                      <v:group id="Group 24" o:spid="_x0000_s1115" style="position:absolute;left:15021;width:45398;height:4857" coordorigin="15021" coordsize="4539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<v:group id="Group 25" o:spid="_x0000_s1116" style="position:absolute;left:16116;top:1043;width:44303;height:3696" coordorigin="16116,1043" coordsize="4430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shape id="Arrow: Chevron 26" o:spid="_x0000_s1117" type="#_x0000_t55" style="position:absolute;left:17611;top:1051;width:42808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" adj="2130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FD041C8" w14:textId="3F957A9F" w:rsidR="00034148" w:rsidRPr="00F168B2" w:rsidRDefault="00034148" w:rsidP="00360A96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F168B2">
                                    <w:rPr>
                                      <w:rFonts w:ascii="Chu Van An" w:hAnsi="Chu Van An" w:cs="Chu Van An"/>
                                      <w:b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>Tính đạo hàm các hàm số có chứa hàm số lượng giác</w:t>
                                  </w:r>
                                </w:p>
                              </w:txbxContent>
                            </v:textbox>
                          </v:shape>
                          <v:group id="Group 27" o:spid="_x0000_s1118" style="position:absolute;left:16116;top:1043;width:2596;height:3696" coordorigin="16116,1043" coordsize="259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  <v:shape id="Freeform: Shape 28" o:spid="_x0000_s111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0" type="#_x0000_t202" style="position:absolute;left:16116;top:1043;width:2595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            <v:textbox>
                                <w:txbxContent>
                                  <w:p w14:paraId="737890C3" w14:textId="77777777" w:rsidR="00034148" w:rsidRDefault="00034148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30" o:spid="_x0000_s112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shape id="Freeform: Shape 31" o:spid="_x0000_s112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2" o:spid="_x0000_s112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33" o:spid="_x0000_s112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4" o:spid="_x0000_s112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Flowchart: Preparation 35" o:spid="_x0000_s112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XUH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TKfx/CT9ALp4AAAD//wMAUEsBAi0AFAAGAAgAAAAhANvh9svuAAAAhQEAABMAAAAAAAAAAAAA&#10;AAAAAAAAAFtDb250ZW50X1R5cGVzXS54bWxQSwECLQAUAAYACAAAACEAWvQsW78AAAAVAQAACwAA&#10;AAAAAAAAAAAAAAAfAQAAX3JlbHMvLnJlbHNQSwECLQAUAAYACAAAACEAd6V1B8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3567376" w14:textId="77777777" w:rsidR="00034148" w:rsidRDefault="00034148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9106884" w14:textId="3C3C66DE" w:rsidR="000873EA" w:rsidRPr="008C51C7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F3CE3CD" w14:textId="39075206" w:rsidR="00F168B2" w:rsidRPr="008C51C7" w:rsidRDefault="000873EA" w:rsidP="00F168B2">
      <w:pPr>
        <w:rPr>
          <w:rFonts w:ascii="Chu Van An" w:hAnsi="Chu Van An" w:cs="Chu Van An"/>
          <w:iCs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Câu 1:</w:t>
      </w:r>
      <w:r w:rsidR="00F168B2" w:rsidRPr="008C51C7">
        <w:rPr>
          <w:rFonts w:ascii="Chu Van An" w:eastAsia="Times New Roman" w:hAnsi="Chu Van An" w:cs="Chu Van An"/>
          <w:sz w:val="24"/>
          <w:szCs w:val="24"/>
        </w:rPr>
        <w:t xml:space="preserve">  </w:t>
      </w:r>
      <w:r w:rsidR="00F168B2" w:rsidRPr="008C51C7">
        <w:rPr>
          <w:rFonts w:ascii="Chu Van An" w:eastAsia="Times New Roman" w:hAnsi="Chu Van An" w:cs="Chu Van An"/>
          <w:sz w:val="24"/>
          <w:szCs w:val="24"/>
          <w:lang w:val="vi-VN"/>
        </w:rPr>
        <w:t>Tìm đạo hàm của hàm số:</w:t>
      </w:r>
      <w:r w:rsidR="00F168B2" w:rsidRPr="008C51C7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="00F168B2" w:rsidRPr="008C51C7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1845" w:dyaOrig="315" w14:anchorId="0EB0C9DD">
          <v:shape id="_x0000_i1121" type="#_x0000_t75" style="width:92.1pt;height:15.9pt" o:ole="">
            <v:imagedata r:id="rId267" o:title=""/>
          </v:shape>
          <o:OLEObject Type="Embed" ProgID="Equation.DSMT4" ShapeID="_x0000_i1121" DrawAspect="Content" ObjectID="_1690434032" r:id="rId268"/>
        </w:object>
      </w:r>
    </w:p>
    <w:p w14:paraId="118636C3" w14:textId="0D41549B" w:rsidR="000873EA" w:rsidRPr="008C51C7" w:rsidRDefault="007F2463" w:rsidP="00F168B2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579C7470" w14:textId="529F3517" w:rsidR="000873EA" w:rsidRPr="008C51C7" w:rsidRDefault="00F168B2" w:rsidP="00F168B2">
      <w:pPr>
        <w:spacing w:after="0" w:line="240" w:lineRule="auto"/>
        <w:ind w:left="720" w:firstLine="720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C51C7">
        <w:rPr>
          <w:rFonts w:ascii="Chu Van An" w:eastAsia="Times New Roman" w:hAnsi="Chu Van An" w:cs="Chu Van An"/>
          <w:sz w:val="24"/>
          <w:szCs w:val="24"/>
          <w:lang w:val="fr-FR"/>
        </w:rPr>
        <w:t xml:space="preserve">Ta có: </w:t>
      </w:r>
      <w:r w:rsidRPr="008C51C7">
        <w:rPr>
          <w:rFonts w:ascii="Chu Van An" w:eastAsia="Times New Roman" w:hAnsi="Chu Van An" w:cs="Chu Van An"/>
          <w:position w:val="-10"/>
          <w:sz w:val="24"/>
          <w:szCs w:val="24"/>
        </w:rPr>
        <w:object w:dxaOrig="1905" w:dyaOrig="315" w14:anchorId="37D06439">
          <v:shape id="_x0000_i1122" type="#_x0000_t75" style="width:95.45pt;height:15.9pt" o:ole="">
            <v:imagedata r:id="rId269" o:title=""/>
          </v:shape>
          <o:OLEObject Type="Embed" ProgID="Equation.DSMT4" ShapeID="_x0000_i1122" DrawAspect="Content" ObjectID="_1690434033" r:id="rId270"/>
        </w:object>
      </w:r>
    </w:p>
    <w:p w14:paraId="733538A9" w14:textId="77777777" w:rsidR="00F168B2" w:rsidRPr="008C51C7" w:rsidRDefault="000873EA" w:rsidP="00F168B2">
      <w:pPr>
        <w:rPr>
          <w:rFonts w:ascii="Chu Van An" w:eastAsia="Times New Roman" w:hAnsi="Chu Van An" w:cs="Chu Van An"/>
          <w:iCs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="00F168B2" w:rsidRPr="008C51C7">
        <w:rPr>
          <w:rFonts w:ascii="Chu Van An" w:eastAsia="Times New Roman" w:hAnsi="Chu Van An" w:cs="Chu Van An"/>
          <w:sz w:val="24"/>
          <w:szCs w:val="24"/>
          <w:lang w:val="vi-VN"/>
        </w:rPr>
        <w:t>Tìm đạo hàm của hàm số:</w:t>
      </w:r>
      <w:r w:rsidR="00F168B2" w:rsidRPr="008C51C7">
        <w:rPr>
          <w:rFonts w:ascii="Chu Van An" w:eastAsia="Times New Roman" w:hAnsi="Chu Van An" w:cs="Chu Van An"/>
          <w:sz w:val="24"/>
          <w:szCs w:val="24"/>
        </w:rPr>
        <w:t xml:space="preserve">  </w:t>
      </w:r>
      <w:r w:rsidR="00F168B2" w:rsidRPr="008C51C7">
        <w:rPr>
          <w:rFonts w:ascii="Chu Van An" w:eastAsia="Times New Roman" w:hAnsi="Chu Van An" w:cs="Chu Van An"/>
          <w:iCs/>
          <w:position w:val="-16"/>
          <w:sz w:val="24"/>
          <w:szCs w:val="24"/>
        </w:rPr>
        <w:object w:dxaOrig="1965" w:dyaOrig="420" w14:anchorId="0B7A705C">
          <v:shape id="_x0000_i1123" type="#_x0000_t75" style="width:97.1pt;height:21.75pt" o:ole="">
            <v:imagedata r:id="rId271" o:title=""/>
          </v:shape>
          <o:OLEObject Type="Embed" ProgID="Equation.DSMT4" ShapeID="_x0000_i1123" DrawAspect="Content" ObjectID="_1690434034" r:id="rId272"/>
        </w:object>
      </w:r>
      <w:r w:rsidR="00F168B2" w:rsidRPr="008C51C7">
        <w:rPr>
          <w:rFonts w:ascii="Chu Van An" w:eastAsia="Times New Roman" w:hAnsi="Chu Van An" w:cs="Chu Van An"/>
          <w:iCs/>
          <w:sz w:val="24"/>
          <w:szCs w:val="24"/>
        </w:rPr>
        <w:t>.</w:t>
      </w:r>
    </w:p>
    <w:p w14:paraId="33912D86" w14:textId="199B8CDF" w:rsidR="000873EA" w:rsidRPr="008C51C7" w:rsidRDefault="007F2463" w:rsidP="00F168B2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3E5ADA32" w14:textId="77777777" w:rsidR="00F168B2" w:rsidRPr="008C51C7" w:rsidRDefault="00F168B2" w:rsidP="00F168B2">
      <w:pPr>
        <w:spacing w:after="0" w:line="240" w:lineRule="auto"/>
        <w:ind w:left="720" w:firstLine="720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sz w:val="24"/>
          <w:szCs w:val="24"/>
          <w:lang w:val="fr-FR"/>
        </w:rPr>
        <w:t xml:space="preserve">Ta có: </w:t>
      </w:r>
      <w:r w:rsidRPr="008C51C7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3285" w:dyaOrig="360" w14:anchorId="3278FF4C">
          <v:shape id="_x0000_i1124" type="#_x0000_t75" style="width:164.1pt;height:18.4pt" o:ole="">
            <v:imagedata r:id="rId273" o:title=""/>
          </v:shape>
          <o:OLEObject Type="Embed" ProgID="Equation.DSMT4" ShapeID="_x0000_i1124" DrawAspect="Content" ObjectID="_1690434035" r:id="rId274"/>
        </w:object>
      </w:r>
      <w:r w:rsidRPr="008C51C7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2565" w:dyaOrig="360" w14:anchorId="66E6C685">
          <v:shape id="_x0000_i1125" type="#_x0000_t75" style="width:128.1pt;height:18.4pt" o:ole="">
            <v:imagedata r:id="rId275" o:title=""/>
          </v:shape>
          <o:OLEObject Type="Embed" ProgID="Equation.DSMT4" ShapeID="_x0000_i1125" DrawAspect="Content" ObjectID="_1690434036" r:id="rId276"/>
        </w:object>
      </w:r>
    </w:p>
    <w:p w14:paraId="346FAE09" w14:textId="77777777" w:rsidR="00F168B2" w:rsidRPr="008C51C7" w:rsidRDefault="000873EA" w:rsidP="00F168B2">
      <w:pPr>
        <w:rPr>
          <w:rFonts w:ascii="Chu Van An" w:hAnsi="Chu Van An" w:cs="Chu Van An"/>
          <w:b/>
          <w:color w:val="0000CC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3: </w:t>
      </w:r>
      <w:r w:rsidR="00F168B2" w:rsidRPr="008C51C7">
        <w:rPr>
          <w:rFonts w:ascii="Chu Van An" w:eastAsia="Times New Roman" w:hAnsi="Chu Van An" w:cs="Chu Van An"/>
          <w:sz w:val="24"/>
          <w:szCs w:val="24"/>
          <w:lang w:val="vi-VN"/>
        </w:rPr>
        <w:t>Tìm đạo hàm của hàm số:</w:t>
      </w:r>
      <w:r w:rsidR="00F168B2" w:rsidRPr="008C51C7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="00F168B2" w:rsidRPr="008C51C7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390" w14:anchorId="14E1C5D8">
          <v:shape id="_x0000_i1126" type="#_x0000_t75" style="width:77pt;height:20.1pt" o:ole="">
            <v:imagedata r:id="rId277" o:title=""/>
          </v:shape>
          <o:OLEObject Type="Embed" ProgID="Equation.DSMT4" ShapeID="_x0000_i1126" DrawAspect="Content" ObjectID="_1690434037" r:id="rId278"/>
        </w:object>
      </w:r>
    </w:p>
    <w:p w14:paraId="432E8C71" w14:textId="3B5C71CA" w:rsidR="000873EA" w:rsidRPr="008C51C7" w:rsidRDefault="007F2463" w:rsidP="00F168B2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23962892" w14:textId="518310A7" w:rsidR="00F168B2" w:rsidRPr="008C51C7" w:rsidRDefault="00F168B2" w:rsidP="00F168B2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8C51C7">
        <w:rPr>
          <w:rFonts w:ascii="Chu Van An" w:eastAsia="Times New Roman" w:hAnsi="Chu Van An" w:cs="Chu Van An"/>
          <w:sz w:val="24"/>
          <w:szCs w:val="24"/>
          <w:lang w:val="fr-FR"/>
        </w:rPr>
        <w:t xml:space="preserve">          </w:t>
      </w:r>
      <w:r w:rsidRPr="008C51C7">
        <w:rPr>
          <w:rFonts w:ascii="Chu Van An" w:eastAsia="Times New Roman" w:hAnsi="Chu Van An" w:cs="Chu Van An"/>
          <w:sz w:val="24"/>
          <w:szCs w:val="24"/>
          <w:lang w:val="fr-FR"/>
        </w:rPr>
        <w:tab/>
      </w:r>
      <w:r w:rsidRPr="008C51C7">
        <w:rPr>
          <w:rFonts w:ascii="Chu Van An" w:eastAsia="Times New Roman" w:hAnsi="Chu Van An" w:cs="Chu Van An"/>
          <w:sz w:val="24"/>
          <w:szCs w:val="24"/>
          <w:lang w:val="fr-FR"/>
        </w:rPr>
        <w:tab/>
        <w:t xml:space="preserve"> Ta có: </w:t>
      </w:r>
      <w:r w:rsidRPr="008C51C7">
        <w:rPr>
          <w:rFonts w:ascii="Chu Van An" w:eastAsia="Times New Roman" w:hAnsi="Chu Van An" w:cs="Chu Van An"/>
          <w:position w:val="-26"/>
          <w:sz w:val="24"/>
          <w:szCs w:val="24"/>
        </w:rPr>
        <w:object w:dxaOrig="1620" w:dyaOrig="735" w14:anchorId="71FA3532">
          <v:shape id="_x0000_i1127" type="#_x0000_t75" style="width:80.35pt;height:36.85pt" o:ole="">
            <v:imagedata r:id="rId279" o:title=""/>
          </v:shape>
          <o:OLEObject Type="Embed" ProgID="Equation.DSMT4" ShapeID="_x0000_i1127" DrawAspect="Content" ObjectID="_1690434038" r:id="rId280"/>
        </w:object>
      </w:r>
      <w:r w:rsidRPr="008C51C7">
        <w:rPr>
          <w:rFonts w:ascii="Chu Van An" w:eastAsia="Times New Roman" w:hAnsi="Chu Van An" w:cs="Chu Van An"/>
          <w:position w:val="-26"/>
          <w:sz w:val="24"/>
          <w:szCs w:val="24"/>
        </w:rPr>
        <w:object w:dxaOrig="1380" w:dyaOrig="885" w14:anchorId="26D7A8BD">
          <v:shape id="_x0000_i1128" type="#_x0000_t75" style="width:68.65pt;height:44.35pt" o:ole="">
            <v:imagedata r:id="rId281" o:title=""/>
          </v:shape>
          <o:OLEObject Type="Embed" ProgID="Equation.DSMT4" ShapeID="_x0000_i1128" DrawAspect="Content" ObjectID="_1690434039" r:id="rId282"/>
        </w:object>
      </w:r>
      <w:r w:rsidRPr="008C51C7">
        <w:rPr>
          <w:rFonts w:ascii="Chu Van An" w:eastAsia="Times New Roman" w:hAnsi="Chu Van An" w:cs="Chu Van An"/>
          <w:position w:val="-26"/>
          <w:sz w:val="24"/>
          <w:szCs w:val="24"/>
        </w:rPr>
        <w:object w:dxaOrig="1800" w:dyaOrig="615" w14:anchorId="3A7131F4">
          <v:shape id="_x0000_i1129" type="#_x0000_t75" style="width:90.4pt;height:31pt" o:ole="">
            <v:imagedata r:id="rId283" o:title=""/>
          </v:shape>
          <o:OLEObject Type="Embed" ProgID="Equation.DSMT4" ShapeID="_x0000_i1129" DrawAspect="Content" ObjectID="_1690434040" r:id="rId284"/>
        </w:object>
      </w:r>
      <w:r w:rsidRPr="008C51C7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4CDFCF03" w14:textId="77777777" w:rsidR="00F168B2" w:rsidRPr="008C51C7" w:rsidRDefault="00F168B2" w:rsidP="00B36082">
      <w:pPr>
        <w:spacing w:line="240" w:lineRule="auto"/>
        <w:rPr>
          <w:rFonts w:ascii="Chu Van An" w:hAnsi="Chu Van An" w:cs="Chu Van An"/>
          <w:position w:val="-16"/>
          <w:sz w:val="24"/>
          <w:szCs w:val="24"/>
        </w:rPr>
      </w:pPr>
    </w:p>
    <w:p w14:paraId="3CA896A6" w14:textId="4CE016A0" w:rsidR="003B77C9" w:rsidRPr="008C51C7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1052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852"/>
      </w:tblGrid>
      <w:tr w:rsidR="008C51C7" w:rsidRPr="008C51C7" w14:paraId="0C06560A" w14:textId="77777777" w:rsidTr="008C51C7">
        <w:tc>
          <w:tcPr>
            <w:tcW w:w="6200" w:type="dxa"/>
            <w:shd w:val="clear" w:color="auto" w:fill="auto"/>
          </w:tcPr>
          <w:p w14:paraId="1CD439BA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lang w:val="fr-FR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1" w:name="c1q"/>
            <w:bookmarkEnd w:id="1"/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>1:</w:t>
            </w:r>
            <w:r w:rsidRPr="008C51C7">
              <w:rPr>
                <w:rFonts w:ascii="Chu Van An" w:hAnsi="Chu Van An" w:cs="Chu Van An"/>
              </w:rPr>
              <w:t>Công thức nào sau đây là đúng?</w:t>
            </w:r>
          </w:p>
          <w:p w14:paraId="14B746ED" w14:textId="77777777" w:rsidR="008C51C7" w:rsidRPr="008C51C7" w:rsidRDefault="008C51C7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2" w:name="c1a"/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lang w:val="fr-FR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1740" w:dyaOrig="615" w14:anchorId="27866636">
                <v:shape id="_x0000_i13285" type="#_x0000_t75" style="width:87.05pt;height:31pt" o:ole="">
                  <v:imagedata r:id="rId285" o:title=""/>
                </v:shape>
                <o:OLEObject Type="Embed" ProgID="Equation.DSMT4" ShapeID="_x0000_i13285" DrawAspect="Content" ObjectID="_1690434041" r:id="rId286"/>
              </w:object>
            </w:r>
            <w:bookmarkStart w:id="3" w:name="c1b"/>
            <w:bookmarkEnd w:id="2"/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1605" w:dyaOrig="615" w14:anchorId="6A0BEEF8">
                <v:shape id="_x0000_i13286" type="#_x0000_t75" style="width:80.35pt;height:31pt" o:ole="">
                  <v:imagedata r:id="rId287" o:title=""/>
                </v:shape>
                <o:OLEObject Type="Embed" ProgID="Equation.DSMT4" ShapeID="_x0000_i13286" DrawAspect="Content" ObjectID="_1690434042" r:id="rId288"/>
              </w:object>
            </w:r>
          </w:p>
          <w:p w14:paraId="5628A7F8" w14:textId="77777777" w:rsidR="008C51C7" w:rsidRPr="008C51C7" w:rsidRDefault="008C51C7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4" w:name="c1c"/>
            <w:bookmarkEnd w:id="3"/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1575" w:dyaOrig="615" w14:anchorId="66DB99A0">
                <v:shape id="_x0000_i13287" type="#_x0000_t75" style="width:78.7pt;height:31pt" o:ole="">
                  <v:imagedata r:id="rId289" o:title=""/>
                </v:shape>
                <o:OLEObject Type="Embed" ProgID="Equation.DSMT4" ShapeID="_x0000_i13287" DrawAspect="Content" ObjectID="_1690434043" r:id="rId290"/>
              </w:object>
            </w:r>
            <w:bookmarkStart w:id="5" w:name="c1d"/>
            <w:bookmarkEnd w:id="4"/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1770" w:dyaOrig="615" w14:anchorId="11A180CB">
                <v:shape id="_x0000_i13288" type="#_x0000_t75" style="width:88.75pt;height:31pt" o:ole="">
                  <v:imagedata r:id="rId291" o:title=""/>
                </v:shape>
                <o:OLEObject Type="Embed" ProgID="Equation.DSMT4" ShapeID="_x0000_i13288" DrawAspect="Content" ObjectID="_1690434044" r:id="rId292"/>
              </w:object>
            </w:r>
          </w:p>
          <w:bookmarkEnd w:id="5"/>
          <w:p w14:paraId="70C0C5EF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2E7650CB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5F65C4D2" w14:textId="77777777" w:rsidTr="008C51C7">
        <w:tc>
          <w:tcPr>
            <w:tcW w:w="6200" w:type="dxa"/>
            <w:shd w:val="clear" w:color="auto" w:fill="auto"/>
          </w:tcPr>
          <w:p w14:paraId="6A1F6C63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6" w:name="c2q"/>
            <w:bookmarkEnd w:id="6"/>
            <w:r w:rsidRPr="008C51C7">
              <w:rPr>
                <w:rFonts w:ascii="Chu Van An" w:hAnsi="Chu Van An" w:cs="Chu Van An"/>
                <w:b/>
                <w:color w:val="0000FF"/>
              </w:rPr>
              <w:t>2:</w:t>
            </w:r>
            <w:r w:rsidRPr="008C51C7">
              <w:rPr>
                <w:rFonts w:ascii="Chu Van An" w:hAnsi="Chu Van An" w:cs="Chu Van An"/>
              </w:rPr>
              <w:t xml:space="preserve">Hàm số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2295" w:dyaOrig="615" w14:anchorId="7BD6B446">
                <v:shape id="_x0000_i13289" type="#_x0000_t75" style="width:114.7pt;height:31pt" o:ole="">
                  <v:imagedata r:id="rId293" o:title=""/>
                </v:shape>
                <o:OLEObject Type="Embed" ProgID="Equation.DSMT4" ShapeID="_x0000_i13289" DrawAspect="Content" ObjectID="_1690434045" r:id="rId294"/>
              </w:object>
            </w:r>
            <w:r w:rsidRPr="008C51C7">
              <w:rPr>
                <w:rFonts w:ascii="Chu Van An" w:hAnsi="Chu Van An" w:cs="Chu Van An"/>
              </w:rPr>
              <w:t xml:space="preserve"> có đạo hàm bằng</w:t>
            </w:r>
          </w:p>
          <w:p w14:paraId="528DF8FE" w14:textId="77777777" w:rsidR="008C51C7" w:rsidRPr="008C51C7" w:rsidRDefault="008C51C7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7" w:name="c2a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2145" w:dyaOrig="615" w14:anchorId="76CEDB09">
                <v:shape id="_x0000_i13290" type="#_x0000_t75" style="width:107.15pt;height:31pt" o:ole="">
                  <v:imagedata r:id="rId295" o:title=""/>
                </v:shape>
                <o:OLEObject Type="Embed" ProgID="Equation.DSMT4" ShapeID="_x0000_i13290" DrawAspect="Content" ObjectID="_1690434046" r:id="rId296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8" w:name="c2b"/>
            <w:bookmarkEnd w:id="7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2340" w:dyaOrig="615" w14:anchorId="78B5E0FA">
                <v:shape id="_x0000_i13291" type="#_x0000_t75" style="width:117.2pt;height:31pt" o:ole="">
                  <v:imagedata r:id="rId297" o:title=""/>
                </v:shape>
                <o:OLEObject Type="Embed" ProgID="Equation.DSMT4" ShapeID="_x0000_i13291" DrawAspect="Content" ObjectID="_1690434047" r:id="rId298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2B95F8BF" w14:textId="77777777" w:rsidR="008C51C7" w:rsidRPr="008C51C7" w:rsidRDefault="008C51C7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9" w:name="c2c"/>
            <w:bookmarkEnd w:id="8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2340" w:dyaOrig="615" w14:anchorId="7484C8A2">
                <v:shape id="_x0000_i13292" type="#_x0000_t75" style="width:117.2pt;height:31pt" o:ole="">
                  <v:imagedata r:id="rId299" o:title=""/>
                </v:shape>
                <o:OLEObject Type="Embed" ProgID="Equation.DSMT4" ShapeID="_x0000_i13292" DrawAspect="Content" ObjectID="_1690434048" r:id="rId300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10" w:name="c2d"/>
            <w:bookmarkEnd w:id="9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2145" w:dyaOrig="615" w14:anchorId="2511EBC2">
                <v:shape id="_x0000_i13293" type="#_x0000_t75" style="width:107.15pt;height:31pt" o:ole="">
                  <v:imagedata r:id="rId301" o:title=""/>
                </v:shape>
                <o:OLEObject Type="Embed" ProgID="Equation.DSMT4" ShapeID="_x0000_i13293" DrawAspect="Content" ObjectID="_1690434049" r:id="rId302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bookmarkEnd w:id="10"/>
          <w:p w14:paraId="33749460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1A6CEA50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274D9D48" w14:textId="77777777" w:rsidTr="008C51C7">
        <w:tc>
          <w:tcPr>
            <w:tcW w:w="6200" w:type="dxa"/>
            <w:shd w:val="clear" w:color="auto" w:fill="auto"/>
          </w:tcPr>
          <w:p w14:paraId="5E3C8A3F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1" w:name="c3q"/>
            <w:bookmarkEnd w:id="11"/>
            <w:r w:rsidRPr="008C51C7">
              <w:rPr>
                <w:rFonts w:ascii="Chu Van An" w:hAnsi="Chu Van An" w:cs="Chu Van An"/>
                <w:b/>
                <w:color w:val="0000FF"/>
              </w:rPr>
              <w:t>3:</w:t>
            </w:r>
            <w:r w:rsidRPr="008C51C7">
              <w:rPr>
                <w:rFonts w:ascii="Chu Van An" w:hAnsi="Chu Van An" w:cs="Chu Van An"/>
              </w:rPr>
              <w:t>Tìm mệnh đề đúng?</w:t>
            </w:r>
          </w:p>
          <w:p w14:paraId="53908A8C" w14:textId="77777777" w:rsidR="008C51C7" w:rsidRPr="008C51C7" w:rsidRDefault="008C51C7" w:rsidP="00355B92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12" w:name="c3a"/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Arial" w:hAnsi="Chu Van An" w:cs="Chu Van An"/>
                <w:position w:val="-24"/>
              </w:rPr>
              <w:object w:dxaOrig="1650" w:dyaOrig="615" w14:anchorId="3B8E4386">
                <v:shape id="_x0000_i13294" type="#_x0000_t75" style="width:82.9pt;height:31pt" o:ole="">
                  <v:imagedata r:id="rId303" o:title=""/>
                </v:shape>
                <o:OLEObject Type="Embed" ProgID="Equation.DSMT4" ShapeID="_x0000_i13294" DrawAspect="Content" ObjectID="_1690434050" r:id="rId304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13" w:name="c3b"/>
            <w:bookmarkEnd w:id="12"/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Arial" w:hAnsi="Chu Van An" w:cs="Chu Van An"/>
                <w:position w:val="-24"/>
              </w:rPr>
              <w:object w:dxaOrig="1590" w:dyaOrig="615" w14:anchorId="5BC1418C">
                <v:shape id="_x0000_i13295" type="#_x0000_t75" style="width:79.55pt;height:31pt" o:ole="">
                  <v:imagedata r:id="rId305" o:title=""/>
                </v:shape>
                <o:OLEObject Type="Embed" ProgID="Equation.DSMT4" ShapeID="_x0000_i13295" DrawAspect="Content" ObjectID="_1690434051" r:id="rId306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6B1FF9C5" w14:textId="77777777" w:rsidR="008C51C7" w:rsidRPr="008C51C7" w:rsidRDefault="008C51C7" w:rsidP="00355B92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14" w:name="c3c"/>
            <w:bookmarkEnd w:id="13"/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Arial" w:hAnsi="Chu Van An" w:cs="Chu Van An"/>
                <w:position w:val="-24"/>
              </w:rPr>
              <w:object w:dxaOrig="1590" w:dyaOrig="615" w14:anchorId="1FFC77D8">
                <v:shape id="_x0000_i13296" type="#_x0000_t75" style="width:79.55pt;height:31pt" o:ole="">
                  <v:imagedata r:id="rId307" o:title=""/>
                </v:shape>
                <o:OLEObject Type="Embed" ProgID="Equation.DSMT4" ShapeID="_x0000_i13296" DrawAspect="Content" ObjectID="_1690434052" r:id="rId308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15" w:name="c3d"/>
            <w:bookmarkEnd w:id="14"/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Arial" w:hAnsi="Chu Van An" w:cs="Chu Van An"/>
                <w:position w:val="-24"/>
              </w:rPr>
              <w:object w:dxaOrig="1650" w:dyaOrig="615" w14:anchorId="338E6718">
                <v:shape id="_x0000_i13297" type="#_x0000_t75" style="width:82.9pt;height:31pt" o:ole="">
                  <v:imagedata r:id="rId309" o:title=""/>
                </v:shape>
                <o:OLEObject Type="Embed" ProgID="Equation.DSMT4" ShapeID="_x0000_i13297" DrawAspect="Content" ObjectID="_1690434053" r:id="rId310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bookmarkEnd w:id="15"/>
          <w:p w14:paraId="44BDDD66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42E35C02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187C80DE" w14:textId="77777777" w:rsidTr="008C51C7">
        <w:tc>
          <w:tcPr>
            <w:tcW w:w="6200" w:type="dxa"/>
            <w:shd w:val="clear" w:color="auto" w:fill="auto"/>
          </w:tcPr>
          <w:p w14:paraId="6797A3DA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6" w:name="c4q"/>
            <w:bookmarkEnd w:id="16"/>
            <w:r w:rsidRPr="008C51C7">
              <w:rPr>
                <w:rFonts w:ascii="Chu Van An" w:hAnsi="Chu Van An" w:cs="Chu Van An"/>
                <w:b/>
                <w:color w:val="0000FF"/>
              </w:rPr>
              <w:t>4:</w:t>
            </w:r>
            <w:r w:rsidRPr="008C51C7">
              <w:rPr>
                <w:rFonts w:ascii="Chu Van An" w:hAnsi="Chu Van An" w:cs="Chu Van An"/>
              </w:rPr>
              <w:t xml:space="preserve">Đạo hàm của hàm số </w:t>
            </w:r>
            <w:r w:rsidRPr="008C51C7">
              <w:rPr>
                <w:rFonts w:ascii="Chu Van An" w:eastAsia="Arial" w:hAnsi="Chu Van An" w:cs="Chu Van An"/>
                <w:position w:val="-24"/>
              </w:rPr>
              <w:object w:dxaOrig="1815" w:dyaOrig="660" w14:anchorId="7915E473">
                <v:shape id="_x0000_i13298" type="#_x0000_t75" style="width:90.4pt;height:32.65pt" o:ole="">
                  <v:imagedata r:id="rId311" o:title=""/>
                </v:shape>
                <o:OLEObject Type="Embed" ProgID="Equation.DSMT4" ShapeID="_x0000_i13298" DrawAspect="Content" ObjectID="_1690434054" r:id="rId312"/>
              </w:object>
            </w:r>
            <w:r w:rsidRPr="008C51C7">
              <w:rPr>
                <w:rFonts w:ascii="Chu Van An" w:hAnsi="Chu Van An" w:cs="Chu Van An"/>
              </w:rPr>
              <w:t xml:space="preserve"> tại điểm </w:t>
            </w:r>
            <w:r w:rsidRPr="008C51C7">
              <w:rPr>
                <w:rFonts w:ascii="Chu Van An" w:eastAsia="Arial" w:hAnsi="Chu Van An" w:cs="Chu Van An"/>
                <w:position w:val="-24"/>
              </w:rPr>
              <w:object w:dxaOrig="615" w:dyaOrig="615" w14:anchorId="57E9FCB9">
                <v:shape id="_x0000_i13299" type="#_x0000_t75" style="width:31pt;height:31pt" o:ole="">
                  <v:imagedata r:id="rId313" o:title=""/>
                </v:shape>
                <o:OLEObject Type="Embed" ProgID="Equation.DSMT4" ShapeID="_x0000_i13299" DrawAspect="Content" ObjectID="_1690434055" r:id="rId314"/>
              </w:object>
            </w:r>
            <w:r w:rsidRPr="008C51C7">
              <w:rPr>
                <w:rFonts w:ascii="Chu Van An" w:hAnsi="Chu Van An" w:cs="Chu Van An"/>
              </w:rPr>
              <w:t xml:space="preserve"> là:</w:t>
            </w:r>
          </w:p>
          <w:p w14:paraId="3F75D416" w14:textId="77777777" w:rsidR="008C51C7" w:rsidRPr="008C51C7" w:rsidRDefault="008C51C7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7" w:name="c4a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375" w:dyaOrig="615" w14:anchorId="4691233E">
                <v:shape id="_x0000_i13300" type="#_x0000_t75" style="width:18.4pt;height:31pt" o:ole="">
                  <v:imagedata r:id="rId315" o:title=""/>
                </v:shape>
                <o:OLEObject Type="Embed" ProgID="Equation.DSMT4" ShapeID="_x0000_i13300" DrawAspect="Content" ObjectID="_1690434056" r:id="rId316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18" w:name="c4b"/>
            <w:bookmarkEnd w:id="17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225" w:dyaOrig="615" w14:anchorId="4901D9CA">
                <v:shape id="_x0000_i13301" type="#_x0000_t75" style="width:10.9pt;height:31pt" o:ole="">
                  <v:imagedata r:id="rId317" o:title=""/>
                </v:shape>
                <o:OLEObject Type="Embed" ProgID="Equation.DSMT4" ShapeID="_x0000_i13301" DrawAspect="Content" ObjectID="_1690434057" r:id="rId318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19" w:name="c4c"/>
            <w:bookmarkEnd w:id="18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315" w:dyaOrig="615" w14:anchorId="670CF32C">
                <v:shape id="_x0000_i13302" type="#_x0000_t75" style="width:15.9pt;height:31pt" o:ole="">
                  <v:imagedata r:id="rId319" o:title=""/>
                </v:shape>
                <o:OLEObject Type="Embed" ProgID="Equation.DSMT4" ShapeID="_x0000_i13302" DrawAspect="Content" ObjectID="_1690434058" r:id="rId320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20" w:name="c4d"/>
            <w:bookmarkEnd w:id="19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495" w:dyaOrig="615" w14:anchorId="76D9C230">
                <v:shape id="_x0000_i13303" type="#_x0000_t75" style="width:25.1pt;height:31pt" o:ole="">
                  <v:imagedata r:id="rId321" o:title=""/>
                </v:shape>
                <o:OLEObject Type="Embed" ProgID="Equation.DSMT4" ShapeID="_x0000_i13303" DrawAspect="Content" ObjectID="_1690434059" r:id="rId322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bookmarkEnd w:id="20"/>
          <w:p w14:paraId="26562D6E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53199BD8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16919BEC" w14:textId="77777777" w:rsidTr="008C51C7">
        <w:tc>
          <w:tcPr>
            <w:tcW w:w="6200" w:type="dxa"/>
            <w:shd w:val="clear" w:color="auto" w:fill="auto"/>
          </w:tcPr>
          <w:p w14:paraId="7B687E7D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Câu </w:t>
            </w:r>
            <w:bookmarkStart w:id="21" w:name="c5q"/>
            <w:bookmarkEnd w:id="21"/>
            <w:r w:rsidRPr="008C51C7">
              <w:rPr>
                <w:rFonts w:ascii="Chu Van An" w:hAnsi="Chu Van An" w:cs="Chu Van An"/>
                <w:b/>
                <w:color w:val="0000FF"/>
                <w:lang w:val="nl-NL"/>
              </w:rPr>
              <w:t>5:</w:t>
            </w:r>
            <w:r w:rsidRPr="008C51C7">
              <w:rPr>
                <w:rFonts w:ascii="Chu Van An" w:hAnsi="Chu Van An" w:cs="Chu Van An"/>
                <w:lang w:val="nl-NL"/>
              </w:rPr>
              <w:t xml:space="preserve">Tìm đạo hàm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255" w:dyaOrig="315" w14:anchorId="1AFB9829">
                <v:shape id="_x0000_i13304" type="#_x0000_t75" style="width:12.55pt;height:15.9pt" o:ole="">
                  <v:imagedata r:id="rId323" o:title=""/>
                </v:shape>
                <o:OLEObject Type="Embed" ProgID="Equation.DSMT4" ShapeID="_x0000_i13304" DrawAspect="Content" ObjectID="_1690434060" r:id="rId324"/>
              </w:object>
            </w:r>
            <w:r w:rsidRPr="008C51C7">
              <w:rPr>
                <w:rFonts w:ascii="Chu Van An" w:hAnsi="Chu Van An" w:cs="Chu Van An"/>
                <w:lang w:val="nl-NL"/>
              </w:rPr>
              <w:t xml:space="preserve"> của hàm số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575" w:dyaOrig="315" w14:anchorId="410925F3">
                <v:shape id="_x0000_i13305" type="#_x0000_t75" style="width:78.7pt;height:15.9pt" o:ole="">
                  <v:imagedata r:id="rId325" o:title=""/>
                </v:shape>
                <o:OLEObject Type="Embed" ProgID="Equation.DSMT4" ShapeID="_x0000_i13305" DrawAspect="Content" ObjectID="_1690434061" r:id="rId326"/>
              </w:object>
            </w:r>
            <w:r w:rsidRPr="008C51C7">
              <w:rPr>
                <w:rFonts w:ascii="Chu Van An" w:hAnsi="Chu Van An" w:cs="Chu Van An"/>
                <w:lang w:val="nl-NL"/>
              </w:rPr>
              <w:t>.</w:t>
            </w:r>
          </w:p>
          <w:p w14:paraId="72C98A4D" w14:textId="77777777" w:rsidR="008C51C7" w:rsidRPr="008C51C7" w:rsidRDefault="008C51C7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bookmarkStart w:id="22" w:name="c5a"/>
            <w:r w:rsidRPr="008C51C7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A. 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125" w:dyaOrig="315" w14:anchorId="1701B8F1">
                <v:shape id="_x0000_i13306" type="#_x0000_t75" style="width:56.1pt;height:15.9pt" o:ole="">
                  <v:imagedata r:id="rId327" o:title=""/>
                </v:shape>
                <o:OLEObject Type="Embed" ProgID="Equation.DSMT4" ShapeID="_x0000_i13306" DrawAspect="Content" ObjectID="_1690434062" r:id="rId328"/>
              </w:object>
            </w:r>
            <w:r w:rsidRPr="008C51C7">
              <w:rPr>
                <w:rFonts w:ascii="Chu Van An" w:hAnsi="Chu Van An" w:cs="Chu Van An"/>
                <w:lang w:val="nl-NL"/>
              </w:rPr>
              <w:t>.</w:t>
            </w:r>
            <w:bookmarkStart w:id="23" w:name="c5b"/>
            <w:bookmarkEnd w:id="22"/>
            <w:r w:rsidRPr="008C51C7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095" w:dyaOrig="315" w14:anchorId="3820AAFA">
                <v:shape id="_x0000_i13307" type="#_x0000_t75" style="width:54.4pt;height:15.9pt" o:ole="">
                  <v:imagedata r:id="rId329" o:title=""/>
                </v:shape>
                <o:OLEObject Type="Embed" ProgID="Equation.DSMT4" ShapeID="_x0000_i13307" DrawAspect="Content" ObjectID="_1690434063" r:id="rId330"/>
              </w:object>
            </w:r>
            <w:r w:rsidRPr="008C51C7">
              <w:rPr>
                <w:rFonts w:ascii="Chu Van An" w:hAnsi="Chu Van An" w:cs="Chu Van An"/>
                <w:lang w:val="nl-NL"/>
              </w:rPr>
              <w:t>.</w:t>
            </w:r>
          </w:p>
          <w:p w14:paraId="38CBA6C8" w14:textId="77777777" w:rsidR="008C51C7" w:rsidRPr="008C51C7" w:rsidRDefault="008C51C7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bookmarkStart w:id="24" w:name="c5c"/>
            <w:bookmarkEnd w:id="23"/>
            <w:r w:rsidRPr="008C51C7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620" w:dyaOrig="315" w14:anchorId="584BFFDA">
                <v:shape id="_x0000_i13308" type="#_x0000_t75" style="width:81.2pt;height:15.9pt" o:ole="">
                  <v:imagedata r:id="rId331" o:title=""/>
                </v:shape>
                <o:OLEObject Type="Embed" ProgID="Equation.DSMT4" ShapeID="_x0000_i13308" DrawAspect="Content" ObjectID="_1690434064" r:id="rId332"/>
              </w:object>
            </w:r>
            <w:r w:rsidRPr="008C51C7">
              <w:rPr>
                <w:rFonts w:ascii="Chu Van An" w:hAnsi="Chu Van An" w:cs="Chu Van An"/>
                <w:lang w:val="nl-NL"/>
              </w:rPr>
              <w:t>.</w:t>
            </w:r>
            <w:bookmarkStart w:id="25" w:name="c5d"/>
            <w:bookmarkEnd w:id="24"/>
            <w:r w:rsidRPr="008C51C7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620" w:dyaOrig="315" w14:anchorId="76A32F86">
                <v:shape id="_x0000_i13309" type="#_x0000_t75" style="width:81.2pt;height:15.9pt" o:ole="">
                  <v:imagedata r:id="rId333" o:title=""/>
                </v:shape>
                <o:OLEObject Type="Embed" ProgID="Equation.DSMT4" ShapeID="_x0000_i13309" DrawAspect="Content" ObjectID="_1690434065" r:id="rId334"/>
              </w:object>
            </w:r>
            <w:r w:rsidRPr="008C51C7">
              <w:rPr>
                <w:rFonts w:ascii="Chu Van An" w:hAnsi="Chu Van An" w:cs="Chu Van An"/>
                <w:lang w:val="nl-NL"/>
              </w:rPr>
              <w:t>.</w:t>
            </w:r>
          </w:p>
          <w:bookmarkEnd w:id="25"/>
          <w:p w14:paraId="77CA1567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1EA40CF3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4EC2BC9E" w14:textId="77777777" w:rsidTr="008C51C7">
        <w:tc>
          <w:tcPr>
            <w:tcW w:w="6200" w:type="dxa"/>
            <w:shd w:val="clear" w:color="auto" w:fill="auto"/>
          </w:tcPr>
          <w:p w14:paraId="6B1777CF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00"/>
                <w:lang w:val="vi-VN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Câu </w:t>
            </w:r>
            <w:bookmarkStart w:id="26" w:name="c6q"/>
            <w:bookmarkEnd w:id="26"/>
            <w:r w:rsidRPr="008C51C7">
              <w:rPr>
                <w:rFonts w:ascii="Chu Van An" w:hAnsi="Chu Van An" w:cs="Chu Van An"/>
                <w:b/>
                <w:color w:val="0000FF"/>
                <w:lang w:val="vi-VN"/>
              </w:rPr>
              <w:t>6:</w:t>
            </w:r>
            <w:r w:rsidRPr="008C51C7">
              <w:rPr>
                <w:rFonts w:ascii="Chu Van An" w:hAnsi="Chu Van An" w:cs="Chu Van An"/>
                <w:color w:val="000000"/>
                <w:lang w:val="vi-VN"/>
              </w:rPr>
              <w:t xml:space="preserve">Đạo hàm của hàm số </w:t>
            </w:r>
            <w:r w:rsidRPr="008C51C7">
              <w:rPr>
                <w:rFonts w:ascii="Chu Van An" w:eastAsia="Arial" w:hAnsi="Chu Van An" w:cs="Chu Van An"/>
                <w:position w:val="-10"/>
              </w:rPr>
              <w:object w:dxaOrig="1020" w:dyaOrig="315" w14:anchorId="6D632602">
                <v:shape id="_x0000_i13310" type="#_x0000_t75" style="width:51.05pt;height:15.9pt" o:ole="">
                  <v:imagedata r:id="rId335" o:title=""/>
                </v:shape>
                <o:OLEObject Type="Embed" ProgID="Equation.DSMT4" ShapeID="_x0000_i13310" DrawAspect="Content" ObjectID="_1690434066" r:id="rId336"/>
              </w:object>
            </w:r>
            <w:r w:rsidRPr="008C51C7">
              <w:rPr>
                <w:rFonts w:ascii="Chu Van An" w:hAnsi="Chu Van An" w:cs="Chu Van An"/>
                <w:color w:val="000000"/>
                <w:lang w:val="vi-VN"/>
              </w:rPr>
              <w:t xml:space="preserve"> là</w:t>
            </w:r>
          </w:p>
          <w:p w14:paraId="7E5C408C" w14:textId="77777777" w:rsidR="008C51C7" w:rsidRPr="008C51C7" w:rsidRDefault="008C51C7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7" w:name="c6a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000000"/>
                <w:lang w:val="vi-VN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125" w:dyaOrig="315" w14:anchorId="0FB5FE29">
                <v:shape id="_x0000_i13311" type="#_x0000_t75" style="width:56.1pt;height:15.9pt" o:ole="">
                  <v:imagedata r:id="rId337" o:title=""/>
                </v:shape>
                <o:OLEObject Type="Embed" ProgID="Equation.DSMT4" ShapeID="_x0000_i13311" DrawAspect="Content" ObjectID="_1690434067" r:id="rId338"/>
              </w:object>
            </w:r>
            <w:r w:rsidRPr="008C51C7">
              <w:rPr>
                <w:rFonts w:ascii="Chu Van An" w:hAnsi="Chu Van An" w:cs="Chu Van An"/>
                <w:color w:val="000000"/>
              </w:rPr>
              <w:t>.</w:t>
            </w:r>
            <w:bookmarkStart w:id="28" w:name="c6b"/>
            <w:bookmarkEnd w:id="27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260" w:dyaOrig="315" w14:anchorId="53E41FDE">
                <v:shape id="_x0000_i13312" type="#_x0000_t75" style="width:62.8pt;height:15.9pt" o:ole="">
                  <v:imagedata r:id="rId339" o:title=""/>
                </v:shape>
                <o:OLEObject Type="Embed" ProgID="Equation.DSMT4" ShapeID="_x0000_i13312" DrawAspect="Content" ObjectID="_1690434068" r:id="rId340"/>
              </w:object>
            </w:r>
            <w:r w:rsidRPr="008C51C7">
              <w:rPr>
                <w:rFonts w:ascii="Chu Van An" w:hAnsi="Chu Van An" w:cs="Chu Van An"/>
                <w:color w:val="000000"/>
              </w:rPr>
              <w:t>.</w:t>
            </w:r>
          </w:p>
          <w:p w14:paraId="342540E8" w14:textId="77777777" w:rsidR="008C51C7" w:rsidRPr="008C51C7" w:rsidRDefault="008C51C7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9" w:name="c6c"/>
            <w:bookmarkEnd w:id="28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380" w:dyaOrig="315" w14:anchorId="71A77198">
                <v:shape id="_x0000_i13313" type="#_x0000_t75" style="width:68.65pt;height:15.9pt" o:ole="">
                  <v:imagedata r:id="rId341" o:title=""/>
                </v:shape>
                <o:OLEObject Type="Embed" ProgID="Equation.DSMT4" ShapeID="_x0000_i13313" DrawAspect="Content" ObjectID="_1690434069" r:id="rId342"/>
              </w:object>
            </w:r>
            <w:r w:rsidRPr="008C51C7">
              <w:rPr>
                <w:rFonts w:ascii="Chu Van An" w:hAnsi="Chu Van An" w:cs="Chu Van An"/>
                <w:color w:val="000000"/>
              </w:rPr>
              <w:t>.</w:t>
            </w:r>
            <w:bookmarkStart w:id="30" w:name="c6d"/>
            <w:bookmarkEnd w:id="29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095" w:dyaOrig="315" w14:anchorId="3FBDCE47">
                <v:shape id="_x0000_i13314" type="#_x0000_t75" style="width:54.4pt;height:15.9pt" o:ole="">
                  <v:imagedata r:id="rId343" o:title=""/>
                </v:shape>
                <o:OLEObject Type="Embed" ProgID="Equation.DSMT4" ShapeID="_x0000_i13314" DrawAspect="Content" ObjectID="_1690434070" r:id="rId344"/>
              </w:object>
            </w:r>
            <w:r w:rsidRPr="008C51C7">
              <w:rPr>
                <w:rFonts w:ascii="Chu Van An" w:hAnsi="Chu Van An" w:cs="Chu Van An"/>
                <w:color w:val="000000"/>
              </w:rPr>
              <w:t>.</w:t>
            </w:r>
          </w:p>
          <w:bookmarkEnd w:id="30"/>
          <w:p w14:paraId="1437DC7A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3E11DFC7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2A62DE5F" w14:textId="77777777" w:rsidTr="008C51C7">
        <w:tc>
          <w:tcPr>
            <w:tcW w:w="6200" w:type="dxa"/>
            <w:shd w:val="clear" w:color="auto" w:fill="auto"/>
          </w:tcPr>
          <w:p w14:paraId="1FCAE5BF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1" w:name="c7q"/>
            <w:bookmarkEnd w:id="31"/>
            <w:r w:rsidRPr="008C51C7">
              <w:rPr>
                <w:rFonts w:ascii="Chu Van An" w:hAnsi="Chu Van An" w:cs="Chu Van An"/>
                <w:b/>
                <w:color w:val="0000FF"/>
              </w:rPr>
              <w:t>7:</w:t>
            </w:r>
            <w:r w:rsidRPr="008C51C7">
              <w:rPr>
                <w:rFonts w:ascii="Chu Van An" w:hAnsi="Chu Van An" w:cs="Chu Van An"/>
              </w:rPr>
              <w:t xml:space="preserve">Cho hàm số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380" w:dyaOrig="405" w14:anchorId="6F9F4F95">
                <v:shape id="_x0000_i13315" type="#_x0000_t75" style="width:68.65pt;height:20.1pt" o:ole="">
                  <v:imagedata r:id="rId345" o:title=""/>
                </v:shape>
                <o:OLEObject Type="Embed" ProgID="Equation.DSMT4" ShapeID="_x0000_i13315" DrawAspect="Content" ObjectID="_1690434071" r:id="rId346"/>
              </w:object>
            </w:r>
            <w:r w:rsidRPr="008C51C7">
              <w:rPr>
                <w:rFonts w:ascii="Chu Van An" w:hAnsi="Chu Van An" w:cs="Chu Van An"/>
              </w:rPr>
              <w:t xml:space="preserve">. Tính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645" w:dyaOrig="405" w14:anchorId="4DBD0682">
                <v:shape id="_x0000_i13316" type="#_x0000_t75" style="width:32.65pt;height:20.1pt" o:ole="">
                  <v:imagedata r:id="rId347" o:title=""/>
                </v:shape>
                <o:OLEObject Type="Embed" ProgID="Equation.DSMT4" ShapeID="_x0000_i13316" DrawAspect="Content" ObjectID="_1690434072" r:id="rId348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45DC9CE3" w14:textId="77777777" w:rsidR="008C51C7" w:rsidRPr="008C51C7" w:rsidRDefault="008C51C7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2" w:name="c7a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575" w:dyaOrig="405" w14:anchorId="67AF7AF9">
                <v:shape id="_x0000_i13317" type="#_x0000_t75" style="width:78.7pt;height:20.1pt" o:ole="">
                  <v:imagedata r:id="rId349" o:title=""/>
                </v:shape>
                <o:OLEObject Type="Embed" ProgID="Equation.DSMT4" ShapeID="_x0000_i13317" DrawAspect="Content" ObjectID="_1690434073" r:id="rId350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33" w:name="c7b"/>
            <w:bookmarkEnd w:id="32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455" w:dyaOrig="405" w14:anchorId="520D82D0">
                <v:shape id="_x0000_i13318" type="#_x0000_t75" style="width:72.85pt;height:20.1pt" o:ole="">
                  <v:imagedata r:id="rId351" o:title=""/>
                </v:shape>
                <o:OLEObject Type="Embed" ProgID="Equation.DSMT4" ShapeID="_x0000_i13318" DrawAspect="Content" ObjectID="_1690434074" r:id="rId352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3B7B9BC3" w14:textId="77777777" w:rsidR="008C51C7" w:rsidRPr="008C51C7" w:rsidRDefault="008C51C7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4" w:name="c7c"/>
            <w:bookmarkEnd w:id="33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8C51C7">
              <w:rPr>
                <w:rFonts w:ascii="Chu Van An" w:hAnsi="Chu Van An" w:cs="Chu Van An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620" w:dyaOrig="405" w14:anchorId="6B605607">
                <v:shape id="_x0000_i13319" type="#_x0000_t75" style="width:81.2pt;height:20.1pt" o:ole="">
                  <v:imagedata r:id="rId353" o:title=""/>
                </v:shape>
                <o:OLEObject Type="Embed" ProgID="Equation.DSMT4" ShapeID="_x0000_i13319" DrawAspect="Content" ObjectID="_1690434075" r:id="rId354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35" w:name="c7d"/>
            <w:bookmarkEnd w:id="34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1815" w:dyaOrig="615" w14:anchorId="69D13D08">
                <v:shape id="_x0000_i13320" type="#_x0000_t75" style="width:90.4pt;height:31pt" o:ole="">
                  <v:imagedata r:id="rId355" o:title=""/>
                </v:shape>
                <o:OLEObject Type="Embed" ProgID="Equation.DSMT4" ShapeID="_x0000_i13320" DrawAspect="Content" ObjectID="_1690434076" r:id="rId356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bookmarkEnd w:id="35"/>
          <w:p w14:paraId="101365E1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53381AA4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40764788" w14:textId="77777777" w:rsidTr="008C51C7">
        <w:tc>
          <w:tcPr>
            <w:tcW w:w="6200" w:type="dxa"/>
            <w:shd w:val="clear" w:color="auto" w:fill="auto"/>
          </w:tcPr>
          <w:p w14:paraId="2DF99F5B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6" w:name="c8q"/>
            <w:bookmarkEnd w:id="36"/>
            <w:r w:rsidRPr="008C51C7">
              <w:rPr>
                <w:rFonts w:ascii="Chu Van An" w:hAnsi="Chu Van An" w:cs="Chu Van An"/>
                <w:b/>
                <w:color w:val="0000FF"/>
              </w:rPr>
              <w:t>8:</w:t>
            </w:r>
            <w:r w:rsidRPr="008C51C7">
              <w:rPr>
                <w:rFonts w:ascii="Chu Van An" w:hAnsi="Chu Van An" w:cs="Chu Van An"/>
              </w:rPr>
              <w:t xml:space="preserve">Hàm số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725" w:dyaOrig="315" w14:anchorId="1B1F4ABA">
                <v:shape id="_x0000_i13321" type="#_x0000_t75" style="width:86.25pt;height:15.9pt" o:ole="">
                  <v:imagedata r:id="rId357" o:title=""/>
                </v:shape>
                <o:OLEObject Type="Embed" ProgID="Equation.DSMT4" ShapeID="_x0000_i13321" DrawAspect="Content" ObjectID="_1690434077" r:id="rId358"/>
              </w:object>
            </w:r>
            <w:r w:rsidRPr="008C51C7">
              <w:rPr>
                <w:rFonts w:ascii="Chu Van An" w:hAnsi="Chu Van An" w:cs="Chu Van An"/>
              </w:rPr>
              <w:t xml:space="preserve"> có đạo hàm là</w:t>
            </w:r>
          </w:p>
          <w:p w14:paraId="5C632C6A" w14:textId="77777777" w:rsidR="008C51C7" w:rsidRPr="008C51C7" w:rsidRDefault="008C51C7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7" w:name="c8a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770" w:dyaOrig="315" w14:anchorId="1A828DDA">
                <v:shape id="_x0000_i13322" type="#_x0000_t75" style="width:88.75pt;height:15.9pt" o:ole="">
                  <v:imagedata r:id="rId359" o:title=""/>
                </v:shape>
                <o:OLEObject Type="Embed" ProgID="Equation.DSMT4" ShapeID="_x0000_i13322" DrawAspect="Content" ObjectID="_1690434078" r:id="rId360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38" w:name="c8b"/>
            <w:bookmarkEnd w:id="37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770" w:dyaOrig="315" w14:anchorId="1D88943A">
                <v:shape id="_x0000_i13323" type="#_x0000_t75" style="width:88.75pt;height:15.9pt" o:ole="">
                  <v:imagedata r:id="rId361" o:title=""/>
                </v:shape>
                <o:OLEObject Type="Embed" ProgID="Equation.DSMT4" ShapeID="_x0000_i13323" DrawAspect="Content" ObjectID="_1690434079" r:id="rId362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63ABCDD9" w14:textId="77777777" w:rsidR="008C51C7" w:rsidRPr="008C51C7" w:rsidRDefault="008C51C7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9" w:name="c8c"/>
            <w:bookmarkEnd w:id="38"/>
            <w:r w:rsidRPr="008C51C7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>C.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800" w:dyaOrig="315" w14:anchorId="1BAB391C">
                <v:shape id="_x0000_i13324" type="#_x0000_t75" style="width:90.4pt;height:15.9pt" o:ole="">
                  <v:imagedata r:id="rId363" o:title=""/>
                </v:shape>
                <o:OLEObject Type="Embed" ProgID="Equation.DSMT4" ShapeID="_x0000_i13324" DrawAspect="Content" ObjectID="_1690434080" r:id="rId364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40" w:name="c8d"/>
            <w:bookmarkEnd w:id="39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650" w:dyaOrig="315" w14:anchorId="12BA97F4">
                <v:shape id="_x0000_i13325" type="#_x0000_t75" style="width:82.9pt;height:15.9pt" o:ole="">
                  <v:imagedata r:id="rId365" o:title=""/>
                </v:shape>
                <o:OLEObject Type="Embed" ProgID="Equation.DSMT4" ShapeID="_x0000_i13325" DrawAspect="Content" ObjectID="_1690434081" r:id="rId366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bookmarkEnd w:id="40"/>
          <w:p w14:paraId="5104FAE3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4719B65F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lastRenderedPageBreak/>
              <w:t xml:space="preserve">Lời giải </w:t>
            </w:r>
          </w:p>
        </w:tc>
      </w:tr>
      <w:tr w:rsidR="008C51C7" w:rsidRPr="008C51C7" w14:paraId="2EAB6C60" w14:textId="77777777" w:rsidTr="008C51C7">
        <w:tc>
          <w:tcPr>
            <w:tcW w:w="6200" w:type="dxa"/>
            <w:shd w:val="clear" w:color="auto" w:fill="auto"/>
          </w:tcPr>
          <w:p w14:paraId="14A31143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lang w:val="fr-FR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41" w:name="c9q"/>
            <w:bookmarkEnd w:id="41"/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>9:</w:t>
            </w:r>
            <w:r w:rsidRPr="008C51C7">
              <w:rPr>
                <w:rFonts w:ascii="Chu Van An" w:hAnsi="Chu Van An" w:cs="Chu Van An"/>
                <w:lang w:val="fr-FR"/>
              </w:rPr>
              <w:t xml:space="preserve">Hàm số nào sau đây có đạo hàm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1245" w:dyaOrig="615" w14:anchorId="1B6428A3">
                <v:shape id="_x0000_i13326" type="#_x0000_t75" style="width:61.95pt;height:31pt" o:ole="">
                  <v:imagedata r:id="rId367" o:title=""/>
                </v:shape>
                <o:OLEObject Type="Embed" ProgID="Equation.DSMT4" ShapeID="_x0000_i13326" DrawAspect="Content" ObjectID="_1690434082" r:id="rId368"/>
              </w:object>
            </w:r>
            <w:r w:rsidRPr="008C51C7">
              <w:rPr>
                <w:rFonts w:ascii="Chu Van An" w:hAnsi="Chu Van An" w:cs="Chu Van An"/>
              </w:rPr>
              <w:t> </w:t>
            </w:r>
            <w:r w:rsidRPr="008C51C7">
              <w:rPr>
                <w:rFonts w:ascii="Chu Van An" w:hAnsi="Chu Van An" w:cs="Chu Van An"/>
                <w:lang w:val="fr-FR"/>
              </w:rPr>
              <w:t>?</w:t>
            </w:r>
          </w:p>
          <w:p w14:paraId="4ED9FD8C" w14:textId="77777777" w:rsidR="008C51C7" w:rsidRPr="008C51C7" w:rsidRDefault="008C51C7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42" w:name="c9a"/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800080"/>
                <w:lang w:val="fr-FR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915" w:dyaOrig="300" w14:anchorId="6C77A325">
                <v:shape id="_x0000_i13327" type="#_x0000_t75" style="width:46.05pt;height:15.05pt" o:ole="">
                  <v:imagedata r:id="rId369" o:title=""/>
                </v:shape>
                <o:OLEObject Type="Embed" ProgID="Equation.DSMT4" ShapeID="_x0000_i13327" DrawAspect="Content" ObjectID="_1690434083" r:id="rId370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  <w:bookmarkStart w:id="43" w:name="c9b"/>
            <w:bookmarkEnd w:id="42"/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915" w:dyaOrig="615" w14:anchorId="44BAA98B">
                <v:shape id="_x0000_i13328" type="#_x0000_t75" style="width:46.05pt;height:31pt" o:ole="">
                  <v:imagedata r:id="rId371" o:title=""/>
                </v:shape>
                <o:OLEObject Type="Embed" ProgID="Equation.DSMT4" ShapeID="_x0000_i13328" DrawAspect="Content" ObjectID="_1690434084" r:id="rId372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  <w:bookmarkStart w:id="44" w:name="c9c"/>
            <w:bookmarkEnd w:id="43"/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900" w:dyaOrig="300" w14:anchorId="480710F0">
                <v:shape id="_x0000_i13329" type="#_x0000_t75" style="width:45.2pt;height:15.05pt" o:ole="">
                  <v:imagedata r:id="rId373" o:title=""/>
                </v:shape>
                <o:OLEObject Type="Embed" ProgID="Equation.DSMT4" ShapeID="_x0000_i13329" DrawAspect="Content" ObjectID="_1690434085" r:id="rId374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  <w:bookmarkStart w:id="45" w:name="c9d"/>
            <w:bookmarkEnd w:id="44"/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960" w:dyaOrig="615" w14:anchorId="5221A00D">
                <v:shape id="_x0000_i13330" type="#_x0000_t75" style="width:47.7pt;height:31pt" o:ole="">
                  <v:imagedata r:id="rId375" o:title=""/>
                </v:shape>
                <o:OLEObject Type="Embed" ProgID="Equation.DSMT4" ShapeID="_x0000_i13330" DrawAspect="Content" ObjectID="_1690434086" r:id="rId376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</w:p>
          <w:bookmarkEnd w:id="45"/>
          <w:p w14:paraId="1BE0C545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18FCA0A4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3B680CDA" w14:textId="77777777" w:rsidTr="008C51C7">
        <w:tc>
          <w:tcPr>
            <w:tcW w:w="6200" w:type="dxa"/>
            <w:shd w:val="clear" w:color="auto" w:fill="auto"/>
          </w:tcPr>
          <w:p w14:paraId="01696C94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46" w:name="c10q"/>
            <w:bookmarkEnd w:id="46"/>
            <w:r w:rsidRPr="008C51C7">
              <w:rPr>
                <w:rFonts w:ascii="Chu Van An" w:hAnsi="Chu Van An" w:cs="Chu Van An"/>
                <w:b/>
                <w:color w:val="0000FF"/>
              </w:rPr>
              <w:t>10:</w:t>
            </w:r>
            <w:r w:rsidRPr="008C51C7">
              <w:rPr>
                <w:rFonts w:ascii="Chu Van An" w:hAnsi="Chu Van An" w:cs="Chu Van An"/>
              </w:rPr>
              <w:t xml:space="preserve">Đạo hàm của hàm số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845" w:dyaOrig="315" w14:anchorId="6F05FCE5">
                <v:shape id="_x0000_i13331" type="#_x0000_t75" style="width:92.1pt;height:15.9pt" o:ole="">
                  <v:imagedata r:id="rId377" o:title=""/>
                </v:shape>
                <o:OLEObject Type="Embed" ProgID="Equation.DSMT4" ShapeID="_x0000_i13331" DrawAspect="Content" ObjectID="_1690434087" r:id="rId378"/>
              </w:object>
            </w:r>
            <w:r w:rsidRPr="008C51C7">
              <w:rPr>
                <w:rFonts w:ascii="Chu Van An" w:hAnsi="Chu Van An" w:cs="Chu Van An"/>
              </w:rPr>
              <w:t xml:space="preserve"> bằng:</w:t>
            </w:r>
          </w:p>
          <w:p w14:paraId="44772B1A" w14:textId="77777777" w:rsidR="008C51C7" w:rsidRPr="008C51C7" w:rsidRDefault="008C51C7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7" w:name="c10a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1215" w:dyaOrig="285" w14:anchorId="53C3C5CA">
                <v:shape id="_x0000_i13332" type="#_x0000_t75" style="width:61.1pt;height:14.25pt" o:ole="">
                  <v:imagedata r:id="rId379" o:title=""/>
                </v:shape>
                <o:OLEObject Type="Embed" ProgID="Equation.DSMT4" ShapeID="_x0000_i13332" DrawAspect="Content" ObjectID="_1690434088" r:id="rId380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48" w:name="c10b"/>
            <w:bookmarkEnd w:id="47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1500" w:dyaOrig="285" w14:anchorId="1887C61B">
                <v:shape id="_x0000_i13333" type="#_x0000_t75" style="width:75.35pt;height:14.25pt" o:ole="">
                  <v:imagedata r:id="rId381" o:title=""/>
                </v:shape>
                <o:OLEObject Type="Embed" ProgID="Equation.DSMT4" ShapeID="_x0000_i13333" DrawAspect="Content" ObjectID="_1690434089" r:id="rId382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2ABD6D46" w14:textId="77777777" w:rsidR="008C51C7" w:rsidRPr="008C51C7" w:rsidRDefault="008C51C7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9" w:name="c10c"/>
            <w:bookmarkEnd w:id="48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8C51C7">
              <w:rPr>
                <w:rFonts w:ascii="Chu Van An" w:hAnsi="Chu Van An" w:cs="Chu Van An"/>
                <w:lang w:val="nl-NL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1350" w:dyaOrig="285" w14:anchorId="2BC7A69E">
                <v:shape id="_x0000_i13334" type="#_x0000_t75" style="width:67.8pt;height:14.25pt" o:ole="">
                  <v:imagedata r:id="rId383" o:title=""/>
                </v:shape>
                <o:OLEObject Type="Embed" ProgID="Equation.DSMT4" ShapeID="_x0000_i13334" DrawAspect="Content" ObjectID="_1690434090" r:id="rId384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50" w:name="c10d"/>
            <w:bookmarkEnd w:id="49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1455" w:dyaOrig="285" w14:anchorId="254FC6B4">
                <v:shape id="_x0000_i13335" type="#_x0000_t75" style="width:72.85pt;height:14.25pt" o:ole="">
                  <v:imagedata r:id="rId385" o:title=""/>
                </v:shape>
                <o:OLEObject Type="Embed" ProgID="Equation.DSMT4" ShapeID="_x0000_i13335" DrawAspect="Content" ObjectID="_1690434091" r:id="rId386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bookmarkEnd w:id="50"/>
          <w:p w14:paraId="4015D9CA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2150FF8A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14B0CC79" w14:textId="77777777" w:rsidTr="008C51C7">
        <w:tc>
          <w:tcPr>
            <w:tcW w:w="6200" w:type="dxa"/>
            <w:shd w:val="clear" w:color="auto" w:fill="auto"/>
          </w:tcPr>
          <w:p w14:paraId="21C1D81F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51" w:name="c11q"/>
            <w:bookmarkEnd w:id="51"/>
            <w:r w:rsidRPr="008C51C7">
              <w:rPr>
                <w:rFonts w:ascii="Chu Van An" w:hAnsi="Chu Van An" w:cs="Chu Van An"/>
                <w:b/>
                <w:color w:val="0000FF"/>
              </w:rPr>
              <w:t>11:</w:t>
            </w:r>
            <w:r w:rsidRPr="008C51C7">
              <w:rPr>
                <w:rFonts w:ascii="Chu Van An" w:hAnsi="Chu Van An" w:cs="Chu Van An"/>
              </w:rPr>
              <w:t xml:space="preserve">Hàm số </w:t>
            </w:r>
            <w:r w:rsidRPr="008C51C7">
              <w:rPr>
                <w:rFonts w:ascii="Chu Van An" w:eastAsia="Arial" w:hAnsi="Chu Van An" w:cs="Chu Van An"/>
                <w:position w:val="-10"/>
              </w:rPr>
              <w:object w:dxaOrig="900" w:dyaOrig="300" w14:anchorId="0086AFED">
                <v:shape id="_x0000_i13336" type="#_x0000_t75" style="width:45.2pt;height:15.05pt" o:ole="">
                  <v:imagedata r:id="rId387" o:title=""/>
                </v:shape>
                <o:OLEObject Type="Embed" ProgID="Equation.DSMT4" ShapeID="_x0000_i13336" DrawAspect="Content" ObjectID="_1690434092" r:id="rId388"/>
              </w:object>
            </w:r>
            <w:r w:rsidRPr="008C51C7">
              <w:rPr>
                <w:rFonts w:ascii="Chu Van An" w:hAnsi="Chu Van An" w:cs="Chu Van An"/>
              </w:rPr>
              <w:t xml:space="preserve"> có đạo hàm là</w:t>
            </w:r>
          </w:p>
          <w:p w14:paraId="248CD755" w14:textId="77777777" w:rsidR="008C51C7" w:rsidRPr="008C51C7" w:rsidRDefault="008C51C7" w:rsidP="00355B92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52" w:name="c11a"/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Arial" w:hAnsi="Chu Van An" w:cs="Chu Van An"/>
                <w:position w:val="-10"/>
              </w:rPr>
              <w:object w:dxaOrig="1140" w:dyaOrig="315" w14:anchorId="4A17C3FB">
                <v:shape id="_x0000_i13337" type="#_x0000_t75" style="width:56.95pt;height:15.9pt" o:ole="">
                  <v:imagedata r:id="rId389" o:title=""/>
                </v:shape>
                <o:OLEObject Type="Embed" ProgID="Equation.DSMT4" ShapeID="_x0000_i13337" DrawAspect="Content" ObjectID="_1690434093" r:id="rId390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53" w:name="c11b"/>
            <w:bookmarkEnd w:id="52"/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Arial" w:hAnsi="Chu Van An" w:cs="Chu Van An"/>
                <w:position w:val="-24"/>
              </w:rPr>
              <w:object w:dxaOrig="1275" w:dyaOrig="615" w14:anchorId="0CC64676">
                <v:shape id="_x0000_i13338" type="#_x0000_t75" style="width:63.65pt;height:31pt" o:ole="">
                  <v:imagedata r:id="rId391" o:title=""/>
                </v:shape>
                <o:OLEObject Type="Embed" ProgID="Equation.DSMT4" ShapeID="_x0000_i13338" DrawAspect="Content" ObjectID="_1690434094" r:id="rId392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4A2DA8F3" w14:textId="77777777" w:rsidR="008C51C7" w:rsidRPr="008C51C7" w:rsidRDefault="008C51C7" w:rsidP="00355B92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54" w:name="c11c"/>
            <w:bookmarkEnd w:id="53"/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Arial" w:hAnsi="Chu Van An" w:cs="Chu Van An"/>
                <w:position w:val="-24"/>
              </w:rPr>
              <w:object w:dxaOrig="1245" w:dyaOrig="615" w14:anchorId="2D89C661">
                <v:shape id="_x0000_i13339" type="#_x0000_t75" style="width:61.95pt;height:31pt" o:ole="">
                  <v:imagedata r:id="rId393" o:title=""/>
                </v:shape>
                <o:OLEObject Type="Embed" ProgID="Equation.DSMT4" ShapeID="_x0000_i13339" DrawAspect="Content" ObjectID="_1690434095" r:id="rId394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55" w:name="c11d"/>
            <w:bookmarkEnd w:id="54"/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Arial" w:hAnsi="Chu Van An" w:cs="Chu Van An"/>
                <w:position w:val="-10"/>
              </w:rPr>
              <w:object w:dxaOrig="1365" w:dyaOrig="360" w14:anchorId="198C42D8">
                <v:shape id="_x0000_i13340" type="#_x0000_t75" style="width:68.65pt;height:18.4pt" o:ole="">
                  <v:imagedata r:id="rId395" o:title=""/>
                </v:shape>
                <o:OLEObject Type="Embed" ProgID="Equation.DSMT4" ShapeID="_x0000_i13340" DrawAspect="Content" ObjectID="_1690434096" r:id="rId396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bookmarkEnd w:id="55"/>
          <w:p w14:paraId="54B760A5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1A038923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113DC2CD" w14:textId="77777777" w:rsidTr="008C51C7">
        <w:tc>
          <w:tcPr>
            <w:tcW w:w="6200" w:type="dxa"/>
            <w:shd w:val="clear" w:color="auto" w:fill="auto"/>
          </w:tcPr>
          <w:p w14:paraId="5DA0FFBE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lang w:val="vi-VN"/>
              </w:rPr>
            </w:pPr>
            <w:r w:rsidRPr="008C51C7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>Câu 12:</w:t>
            </w:r>
            <w:r w:rsidRPr="008C51C7">
              <w:rPr>
                <w:rFonts w:ascii="Chu Van An" w:hAnsi="Chu Van An" w:cs="Chu Van An"/>
                <w:lang w:val="vi-VN"/>
              </w:rPr>
              <w:t xml:space="preserve">Cho hàm số </w:t>
            </w:r>
            <w:r w:rsidRPr="008C51C7">
              <w:rPr>
                <w:rFonts w:ascii="Chu Van An" w:hAnsi="Chu Van An" w:cs="Chu Van An"/>
              </w:rPr>
              <w:t>s</w:t>
            </w:r>
            <w:r w:rsidRPr="008C51C7">
              <w:rPr>
                <w:rFonts w:ascii="Chu Van An" w:eastAsia="Times New Roman" w:hAnsi="Chu Van An" w:cs="Chu Van An"/>
                <w:position w:val="-28"/>
                <w:lang w:val="vi-VN"/>
              </w:rPr>
              <w:object w:dxaOrig="1665" w:dyaOrig="675" w14:anchorId="34ED1683">
                <v:shape id="_x0000_i13341" type="#_x0000_t75" style="width:82.9pt;height:33.5pt" o:ole="">
                  <v:imagedata r:id="rId397" o:title=""/>
                </v:shape>
                <o:OLEObject Type="Embed" ProgID="Equation.DSMT4" ShapeID="_x0000_i13341" DrawAspect="Content" ObjectID="_1690434097" r:id="rId398"/>
              </w:object>
            </w:r>
            <w:r w:rsidRPr="008C51C7">
              <w:rPr>
                <w:rFonts w:ascii="Chu Van An" w:hAnsi="Chu Van An" w:cs="Chu Van An"/>
                <w:lang w:val="vi-VN"/>
              </w:rPr>
              <w:t xml:space="preserve">. Tính </w:t>
            </w:r>
            <w:r w:rsidRPr="008C51C7">
              <w:rPr>
                <w:rFonts w:ascii="Chu Van An" w:eastAsia="Times New Roman" w:hAnsi="Chu Van An" w:cs="Chu Van An"/>
                <w:position w:val="-28"/>
                <w:lang w:val="vi-VN"/>
              </w:rPr>
              <w:object w:dxaOrig="720" w:dyaOrig="675" w14:anchorId="0685625B">
                <v:shape id="_x0000_i13342" type="#_x0000_t75" style="width:36pt;height:33.5pt" o:ole="">
                  <v:imagedata r:id="rId399" o:title=""/>
                </v:shape>
                <o:OLEObject Type="Embed" ProgID="Equation.DSMT4" ShapeID="_x0000_i13342" DrawAspect="Content" ObjectID="_1690434098" r:id="rId400"/>
              </w:object>
            </w:r>
          </w:p>
          <w:p w14:paraId="0480084C" w14:textId="77777777" w:rsidR="008C51C7" w:rsidRPr="008C51C7" w:rsidRDefault="008C51C7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bookmarkStart w:id="56" w:name="c12a"/>
            <w:r w:rsidRPr="008C51C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8C51C7">
              <w:rPr>
                <w:rFonts w:ascii="Chu Van An" w:eastAsia="Times New Roman" w:hAnsi="Chu Van An" w:cs="Chu Van An"/>
                <w:b/>
                <w:lang w:val="vi-VN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8"/>
                <w:lang w:val="vi-VN"/>
              </w:rPr>
              <w:object w:dxaOrig="360" w:dyaOrig="360" w14:anchorId="461AEA77">
                <v:shape id="_x0000_i13343" type="#_x0000_t75" style="width:18.4pt;height:18.4pt" o:ole="">
                  <v:imagedata r:id="rId401" o:title=""/>
                </v:shape>
                <o:OLEObject Type="Embed" ProgID="Equation.DSMT4" ShapeID="_x0000_i13343" DrawAspect="Content" ObjectID="_1690434099" r:id="rId402"/>
              </w:object>
            </w:r>
            <w:r w:rsidRPr="008C51C7">
              <w:rPr>
                <w:rFonts w:ascii="Chu Van An" w:hAnsi="Chu Van An" w:cs="Chu Van An"/>
                <w:lang w:val="vi-VN"/>
              </w:rPr>
              <w:t>.</w:t>
            </w:r>
            <w:bookmarkStart w:id="57" w:name="c12b"/>
            <w:bookmarkEnd w:id="56"/>
            <w:r w:rsidRPr="008C51C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24"/>
                <w:lang w:val="vi-VN"/>
              </w:rPr>
              <w:object w:dxaOrig="405" w:dyaOrig="675" w14:anchorId="11A1B3EB">
                <v:shape id="_x0000_i13344" type="#_x0000_t75" style="width:20.1pt;height:33.5pt" o:ole="">
                  <v:imagedata r:id="rId403" o:title=""/>
                </v:shape>
                <o:OLEObject Type="Embed" ProgID="Equation.DSMT4" ShapeID="_x0000_i13344" DrawAspect="Content" ObjectID="_1690434100" r:id="rId404"/>
              </w:object>
            </w:r>
            <w:r w:rsidRPr="008C51C7">
              <w:rPr>
                <w:rFonts w:ascii="Chu Van An" w:hAnsi="Chu Van An" w:cs="Chu Van An"/>
                <w:lang w:val="vi-VN"/>
              </w:rPr>
              <w:t>.</w:t>
            </w:r>
            <w:bookmarkStart w:id="58" w:name="c12c"/>
            <w:bookmarkEnd w:id="57"/>
            <w:r w:rsidRPr="008C51C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8"/>
                <w:lang w:val="vi-VN"/>
              </w:rPr>
              <w:object w:dxaOrig="495" w:dyaOrig="360" w14:anchorId="03800C4D">
                <v:shape id="_x0000_i13345" type="#_x0000_t75" style="width:25.1pt;height:18.4pt" o:ole="">
                  <v:imagedata r:id="rId405" o:title=""/>
                </v:shape>
                <o:OLEObject Type="Embed" ProgID="Equation.DSMT4" ShapeID="_x0000_i13345" DrawAspect="Content" ObjectID="_1690434101" r:id="rId406"/>
              </w:object>
            </w:r>
            <w:r w:rsidRPr="008C51C7">
              <w:rPr>
                <w:rFonts w:ascii="Chu Van An" w:hAnsi="Chu Van An" w:cs="Chu Van An"/>
                <w:lang w:val="vi-VN"/>
              </w:rPr>
              <w:t>.</w:t>
            </w:r>
            <w:bookmarkStart w:id="59" w:name="c12d"/>
            <w:bookmarkEnd w:id="58"/>
            <w:r w:rsidRPr="008C51C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24"/>
                <w:lang w:val="vi-VN"/>
              </w:rPr>
              <w:object w:dxaOrig="555" w:dyaOrig="675" w14:anchorId="626495DA">
                <v:shape id="_x0000_i13346" type="#_x0000_t75" style="width:27.65pt;height:33.5pt" o:ole="">
                  <v:imagedata r:id="rId407" o:title=""/>
                </v:shape>
                <o:OLEObject Type="Embed" ProgID="Equation.DSMT4" ShapeID="_x0000_i13346" DrawAspect="Content" ObjectID="_1690434102" r:id="rId408"/>
              </w:object>
            </w:r>
            <w:r w:rsidRPr="008C51C7">
              <w:rPr>
                <w:rFonts w:ascii="Chu Van An" w:hAnsi="Chu Van An" w:cs="Chu Van An"/>
                <w:lang w:val="vi-VN"/>
              </w:rPr>
              <w:t>.</w:t>
            </w:r>
          </w:p>
          <w:bookmarkEnd w:id="59"/>
          <w:p w14:paraId="3ECB1125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0F5D8180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6010AEAD" w14:textId="77777777" w:rsidTr="008C51C7">
        <w:tc>
          <w:tcPr>
            <w:tcW w:w="6200" w:type="dxa"/>
            <w:shd w:val="clear" w:color="auto" w:fill="auto"/>
          </w:tcPr>
          <w:p w14:paraId="0966E7E6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60" w:name="c13q"/>
            <w:bookmarkEnd w:id="60"/>
            <w:r w:rsidRPr="008C51C7">
              <w:rPr>
                <w:rFonts w:ascii="Chu Van An" w:hAnsi="Chu Van An" w:cs="Chu Van An"/>
                <w:b/>
                <w:color w:val="0000FF"/>
              </w:rPr>
              <w:t>13:</w:t>
            </w:r>
            <w:r w:rsidRPr="008C51C7">
              <w:rPr>
                <w:rFonts w:ascii="Chu Van An" w:hAnsi="Chu Van An" w:cs="Chu Van An"/>
              </w:rPr>
              <w:t xml:space="preserve">Cho hàm số số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2085" w:dyaOrig="405" w14:anchorId="47D5A8A8">
                <v:shape id="_x0000_i13347" type="#_x0000_t75" style="width:104.65pt;height:20.1pt" o:ole="">
                  <v:imagedata r:id="rId409" o:title=""/>
                </v:shape>
                <o:OLEObject Type="Embed" ProgID="Equation.DSMT4" ShapeID="_x0000_i13347" DrawAspect="Content" ObjectID="_1690434103" r:id="rId410"/>
              </w:object>
            </w:r>
            <w:r w:rsidRPr="008C51C7">
              <w:rPr>
                <w:rFonts w:ascii="Chu Van An" w:hAnsi="Chu Van An" w:cs="Chu Van An"/>
              </w:rPr>
              <w:t xml:space="preserve">. Tính </w:t>
            </w:r>
            <w:r w:rsidRPr="008C51C7">
              <w:rPr>
                <w:rFonts w:ascii="Chu Van An" w:eastAsia="Times New Roman" w:hAnsi="Chu Van An" w:cs="Chu Van An"/>
                <w:position w:val="-28"/>
              </w:rPr>
              <w:object w:dxaOrig="750" w:dyaOrig="690" w14:anchorId="6AB4146A">
                <v:shape id="_x0000_i13348" type="#_x0000_t75" style="width:37.65pt;height:34.35pt" o:ole="">
                  <v:imagedata r:id="rId411" o:title=""/>
                </v:shape>
                <o:OLEObject Type="Embed" ProgID="Equation.DSMT4" ShapeID="_x0000_i13348" DrawAspect="Content" ObjectID="_1690434104" r:id="rId412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4BDB2996" w14:textId="77777777" w:rsidR="008C51C7" w:rsidRPr="008C51C7" w:rsidRDefault="008C51C7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61" w:name="c13a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780" w:dyaOrig="330" w14:anchorId="1980091E">
                <v:shape id="_x0000_i13349" type="#_x0000_t75" style="width:39.35pt;height:16.75pt" o:ole="">
                  <v:imagedata r:id="rId413" o:title=""/>
                </v:shape>
                <o:OLEObject Type="Embed" ProgID="Equation.DSMT4" ShapeID="_x0000_i13349" DrawAspect="Content" ObjectID="_1690434105" r:id="rId414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62" w:name="c13b"/>
            <w:bookmarkEnd w:id="61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4"/>
              </w:rPr>
              <w:object w:dxaOrig="135" w:dyaOrig="255" w14:anchorId="5FEA78DF">
                <v:shape id="_x0000_i13350" type="#_x0000_t75" style="width:6.7pt;height:12.55pt" o:ole="">
                  <v:imagedata r:id="rId415" o:title=""/>
                </v:shape>
                <o:OLEObject Type="Embed" ProgID="Equation.DSMT4" ShapeID="_x0000_i13350" DrawAspect="Content" ObjectID="_1690434106" r:id="rId416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63" w:name="c13c"/>
            <w:bookmarkEnd w:id="62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4"/>
              </w:rPr>
              <w:object w:dxaOrig="300" w:dyaOrig="255" w14:anchorId="412BECF6">
                <v:shape id="_x0000_i13351" type="#_x0000_t75" style="width:15.05pt;height:12.55pt" o:ole="">
                  <v:imagedata r:id="rId417" o:title=""/>
                </v:shape>
                <o:OLEObject Type="Embed" ProgID="Equation.DSMT4" ShapeID="_x0000_i13351" DrawAspect="Content" ObjectID="_1690434107" r:id="rId418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64" w:name="c13d"/>
            <w:bookmarkEnd w:id="63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630" w:dyaOrig="345" w14:anchorId="4D2E6D10">
                <v:shape id="_x0000_i13352" type="#_x0000_t75" style="width:31.8pt;height:17.6pt" o:ole="">
                  <v:imagedata r:id="rId419" o:title=""/>
                </v:shape>
                <o:OLEObject Type="Embed" ProgID="Equation.DSMT4" ShapeID="_x0000_i13352" DrawAspect="Content" ObjectID="_1690434108" r:id="rId420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</w:p>
          <w:bookmarkEnd w:id="64"/>
          <w:p w14:paraId="31D740D3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29DEB69F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1FE89EDF" w14:textId="77777777" w:rsidTr="008C51C7">
        <w:tc>
          <w:tcPr>
            <w:tcW w:w="6200" w:type="dxa"/>
            <w:shd w:val="clear" w:color="auto" w:fill="auto"/>
          </w:tcPr>
          <w:p w14:paraId="7B0A1689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65" w:name="c14q"/>
            <w:bookmarkEnd w:id="65"/>
            <w:r w:rsidRPr="008C51C7">
              <w:rPr>
                <w:rFonts w:ascii="Chu Van An" w:hAnsi="Chu Van An" w:cs="Chu Van An"/>
                <w:b/>
                <w:color w:val="0000FF"/>
              </w:rPr>
              <w:t>14:</w:t>
            </w:r>
            <w:r w:rsidRPr="008C51C7">
              <w:rPr>
                <w:rFonts w:ascii="Chu Van An" w:hAnsi="Chu Van An" w:cs="Chu Van An"/>
              </w:rPr>
              <w:t xml:space="preserve">Tính đạo hàm của hàm số </w:t>
            </w:r>
            <w:r w:rsidRPr="008C51C7">
              <w:rPr>
                <w:rFonts w:ascii="Chu Van An" w:eastAsia="Times New Roman" w:hAnsi="Chu Van An" w:cs="Chu Van An"/>
                <w:position w:val="-28"/>
              </w:rPr>
              <w:object w:dxaOrig="2025" w:dyaOrig="675" w14:anchorId="091AD489">
                <v:shape id="_x0000_i13353" type="#_x0000_t75" style="width:101.3pt;height:33.5pt" o:ole="">
                  <v:imagedata r:id="rId421" o:title=""/>
                </v:shape>
                <o:OLEObject Type="Embed" ProgID="Equation.DSMT4" ShapeID="_x0000_i13353" DrawAspect="Content" ObjectID="_1690434109" r:id="rId422"/>
              </w:object>
            </w:r>
            <w:r w:rsidRPr="008C51C7">
              <w:rPr>
                <w:rFonts w:ascii="Chu Van An" w:hAnsi="Chu Van An" w:cs="Chu Van An"/>
              </w:rPr>
              <w:t xml:space="preserve">tại điểm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555" w:dyaOrig="285" w14:anchorId="65583773">
                <v:shape id="_x0000_i13354" type="#_x0000_t75" style="width:27.65pt;height:14.25pt" o:ole="">
                  <v:imagedata r:id="rId423" o:title=""/>
                </v:shape>
                <o:OLEObject Type="Embed" ProgID="Equation.DSMT4" ShapeID="_x0000_i13354" DrawAspect="Content" ObjectID="_1690434110" r:id="rId424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4D0F70FE" w14:textId="77777777" w:rsidR="008C51C7" w:rsidRPr="008C51C7" w:rsidRDefault="008C51C7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66" w:name="c14a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140" w:dyaOrig="420" w14:anchorId="04543303">
                <v:shape id="_x0000_i13355" type="#_x0000_t75" style="width:56.95pt;height:20.95pt" o:ole="">
                  <v:imagedata r:id="rId425" o:title=""/>
                </v:shape>
                <o:OLEObject Type="Embed" ProgID="Equation.DSMT4" ShapeID="_x0000_i13355" DrawAspect="Content" ObjectID="_1690434111" r:id="rId426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67" w:name="c14b"/>
            <w:bookmarkEnd w:id="66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185" w:dyaOrig="435" w14:anchorId="2D35B3B6">
                <v:shape id="_x0000_i13356" type="#_x0000_t75" style="width:59.45pt;height:21.75pt" o:ole="">
                  <v:imagedata r:id="rId427" o:title=""/>
                </v:shape>
                <o:OLEObject Type="Embed" ProgID="Equation.DSMT4" ShapeID="_x0000_i13356" DrawAspect="Content" ObjectID="_1690434112" r:id="rId428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646E976A" w14:textId="77777777" w:rsidR="008C51C7" w:rsidRPr="008C51C7" w:rsidRDefault="008C51C7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68" w:name="c14c"/>
            <w:bookmarkEnd w:id="67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005" w:dyaOrig="420" w14:anchorId="003C1ABF">
                <v:shape id="_x0000_i13357" type="#_x0000_t75" style="width:50.25pt;height:20.95pt" o:ole="">
                  <v:imagedata r:id="rId429" o:title=""/>
                </v:shape>
                <o:OLEObject Type="Embed" ProgID="Equation.DSMT4" ShapeID="_x0000_i13357" DrawAspect="Content" ObjectID="_1690434113" r:id="rId430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69" w:name="c14d"/>
            <w:bookmarkEnd w:id="68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320" w:dyaOrig="435" w14:anchorId="1CDACBC2">
                <v:shape id="_x0000_i13358" type="#_x0000_t75" style="width:66.15pt;height:21.75pt" o:ole="">
                  <v:imagedata r:id="rId431" o:title=""/>
                </v:shape>
                <o:OLEObject Type="Embed" ProgID="Equation.DSMT4" ShapeID="_x0000_i13358" DrawAspect="Content" ObjectID="_1690434114" r:id="rId432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bookmarkEnd w:id="69"/>
          <w:p w14:paraId="01B3A0DE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632F1294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0689353B" w14:textId="77777777" w:rsidTr="008C51C7">
        <w:tc>
          <w:tcPr>
            <w:tcW w:w="6200" w:type="dxa"/>
            <w:shd w:val="clear" w:color="auto" w:fill="auto"/>
          </w:tcPr>
          <w:p w14:paraId="3A239918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70" w:name="c15q"/>
            <w:bookmarkEnd w:id="70"/>
            <w:r w:rsidRPr="008C51C7">
              <w:rPr>
                <w:rFonts w:ascii="Chu Van An" w:hAnsi="Chu Van An" w:cs="Chu Van An"/>
                <w:b/>
                <w:color w:val="0000FF"/>
              </w:rPr>
              <w:t>15:</w:t>
            </w:r>
            <w:r w:rsidRPr="008C51C7">
              <w:rPr>
                <w:rFonts w:ascii="Chu Van An" w:hAnsi="Chu Van An" w:cs="Chu Van An"/>
              </w:rPr>
              <w:t xml:space="preserve">Hàm số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2400" w:dyaOrig="615" w14:anchorId="10C79810">
                <v:shape id="_x0000_i13359" type="#_x0000_t75" style="width:119.7pt;height:31pt" o:ole="">
                  <v:imagedata r:id="rId433" o:title=""/>
                </v:shape>
                <o:OLEObject Type="Embed" ProgID="Equation.DSMT4" ShapeID="_x0000_i13359" DrawAspect="Content" ObjectID="_1690434115" r:id="rId434"/>
              </w:object>
            </w:r>
            <w:r w:rsidRPr="008C51C7">
              <w:rPr>
                <w:rFonts w:ascii="Chu Van An" w:hAnsi="Chu Van An" w:cs="Chu Van An"/>
              </w:rPr>
              <w:t xml:space="preserve"> có đạo hàm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2415" w:dyaOrig="615" w14:anchorId="542163B8">
                <v:shape id="_x0000_i13360" type="#_x0000_t75" style="width:120.55pt;height:31pt" o:ole="">
                  <v:imagedata r:id="rId435" o:title=""/>
                </v:shape>
                <o:OLEObject Type="Embed" ProgID="Equation.DSMT4" ShapeID="_x0000_i13360" DrawAspect="Content" ObjectID="_1690434116" r:id="rId436"/>
              </w:object>
            </w:r>
            <w:r w:rsidRPr="008C51C7">
              <w:rPr>
                <w:rFonts w:ascii="Chu Van An" w:hAnsi="Chu Van An" w:cs="Chu Van An"/>
              </w:rPr>
              <w:t xml:space="preserve">. Tính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1185" w:dyaOrig="315" w14:anchorId="1FFB75BE">
                <v:shape id="_x0000_i13361" type="#_x0000_t75" style="width:59.45pt;height:15.9pt" o:ole="">
                  <v:imagedata r:id="rId437" o:title=""/>
                </v:shape>
                <o:OLEObject Type="Embed" ProgID="Equation.DSMT4" ShapeID="_x0000_i13361" DrawAspect="Content" ObjectID="_1690434117" r:id="rId438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02B4FD85" w14:textId="77777777" w:rsidR="008C51C7" w:rsidRPr="008C51C7" w:rsidRDefault="008C51C7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71" w:name="c15a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color w:val="000000" w:themeColor="text1"/>
                <w:position w:val="-4"/>
              </w:rPr>
              <w:object w:dxaOrig="345" w:dyaOrig="255" w14:anchorId="0CE0C315">
                <v:shape id="_x0000_i13362" type="#_x0000_t75" style="width:17.6pt;height:12.55pt" o:ole="">
                  <v:imagedata r:id="rId439" o:title=""/>
                </v:shape>
                <o:OLEObject Type="Embed" ProgID="Equation.DSMT4" ShapeID="_x0000_i13362" DrawAspect="Content" ObjectID="_1690434118" r:id="rId440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72" w:name="c15b"/>
            <w:bookmarkEnd w:id="71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360" w:dyaOrig="285" w14:anchorId="25A8B3EE">
                <v:shape id="_x0000_i13363" type="#_x0000_t75" style="width:18.4pt;height:14.25pt" o:ole="">
                  <v:imagedata r:id="rId441" o:title=""/>
                </v:shape>
                <o:OLEObject Type="Embed" ProgID="Equation.DSMT4" ShapeID="_x0000_i13363" DrawAspect="Content" ObjectID="_1690434119" r:id="rId442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73" w:name="c15c"/>
            <w:bookmarkEnd w:id="72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80" w:dyaOrig="285" w14:anchorId="540B66E2">
                <v:shape id="_x0000_i13364" type="#_x0000_t75" style="width:9.2pt;height:14.25pt" o:ole="">
                  <v:imagedata r:id="rId443" o:title=""/>
                </v:shape>
                <o:OLEObject Type="Embed" ProgID="Equation.DSMT4" ShapeID="_x0000_i13364" DrawAspect="Content" ObjectID="_1690434120" r:id="rId444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74" w:name="c15d"/>
            <w:bookmarkEnd w:id="73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color w:val="000000" w:themeColor="text1"/>
                <w:position w:val="-4"/>
              </w:rPr>
              <w:object w:dxaOrig="135" w:dyaOrig="255" w14:anchorId="5476D97F">
                <v:shape id="_x0000_i13365" type="#_x0000_t75" style="width:6.7pt;height:12.55pt" o:ole="">
                  <v:imagedata r:id="rId445" o:title=""/>
                </v:shape>
                <o:OLEObject Type="Embed" ProgID="Equation.DSMT4" ShapeID="_x0000_i13365" DrawAspect="Content" ObjectID="_1690434121" r:id="rId446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</w:p>
          <w:bookmarkEnd w:id="74"/>
          <w:p w14:paraId="746E9BF3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5261A1CE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63FE20CD" w14:textId="77777777" w:rsidTr="008C51C7">
        <w:tc>
          <w:tcPr>
            <w:tcW w:w="6200" w:type="dxa"/>
            <w:shd w:val="clear" w:color="auto" w:fill="auto"/>
          </w:tcPr>
          <w:p w14:paraId="58CBC04B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lastRenderedPageBreak/>
              <w:t xml:space="preserve">Câu </w:t>
            </w:r>
            <w:bookmarkStart w:id="75" w:name="c16q"/>
            <w:bookmarkEnd w:id="75"/>
            <w:r w:rsidRPr="008C51C7">
              <w:rPr>
                <w:rFonts w:ascii="Chu Van An" w:hAnsi="Chu Van An" w:cs="Chu Van An"/>
                <w:b/>
                <w:color w:val="0000FF"/>
              </w:rPr>
              <w:t>16:</w:t>
            </w:r>
            <w:r w:rsidRPr="008C51C7">
              <w:rPr>
                <w:rFonts w:ascii="Chu Van An" w:hAnsi="Chu Van An" w:cs="Chu Van An"/>
              </w:rPr>
              <w:t xml:space="preserve">Cho hàm số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2580" w:dyaOrig="615" w14:anchorId="6E82BE77">
                <v:shape id="_x0000_i13366" type="#_x0000_t75" style="width:128.95pt;height:31pt" o:ole="">
                  <v:imagedata r:id="rId447" o:title=""/>
                </v:shape>
                <o:OLEObject Type="Embed" ProgID="Equation.DSMT4" ShapeID="_x0000_i13366" DrawAspect="Content" ObjectID="_1690434122" r:id="rId448"/>
              </w:object>
            </w:r>
            <w:r w:rsidRPr="008C51C7">
              <w:rPr>
                <w:rFonts w:ascii="Chu Van An" w:hAnsi="Chu Van An" w:cs="Chu Van An"/>
              </w:rPr>
              <w:t xml:space="preserve">có đạo hàm là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630" w:dyaOrig="405" w14:anchorId="28D1D990">
                <v:shape id="_x0000_i13367" type="#_x0000_t75" style="width:31.8pt;height:20.1pt" o:ole="">
                  <v:imagedata r:id="rId449" o:title=""/>
                </v:shape>
                <o:OLEObject Type="Embed" ProgID="Equation.DSMT4" ShapeID="_x0000_i13367" DrawAspect="Content" ObjectID="_1690434123" r:id="rId450"/>
              </w:object>
            </w:r>
            <w:r w:rsidRPr="008C51C7">
              <w:rPr>
                <w:rFonts w:ascii="Chu Van An" w:hAnsi="Chu Van An" w:cs="Chu Van An"/>
              </w:rPr>
              <w:t xml:space="preserve">. Để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1005" w:dyaOrig="615" w14:anchorId="15942662">
                <v:shape id="_x0000_i13368" type="#_x0000_t75" style="width:50.25pt;height:31pt" o:ole="">
                  <v:imagedata r:id="rId451" o:title=""/>
                </v:shape>
                <o:OLEObject Type="Embed" ProgID="Equation.DSMT4" ShapeID="_x0000_i13368" DrawAspect="Content" ObjectID="_1690434124" r:id="rId452"/>
              </w:object>
            </w:r>
            <w:r w:rsidRPr="008C51C7">
              <w:rPr>
                <w:rFonts w:ascii="Chu Van An" w:hAnsi="Chu Van An" w:cs="Chu Van An"/>
              </w:rPr>
              <w:t xml:space="preserve">thì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195" w:dyaOrig="225" w14:anchorId="6F913280">
                <v:shape id="_x0000_i13369" type="#_x0000_t75" style="width:10.05pt;height:10.9pt" o:ole="">
                  <v:imagedata r:id="rId453" o:title=""/>
                </v:shape>
                <o:OLEObject Type="Embed" ProgID="Equation.DSMT4" ShapeID="_x0000_i13369" DrawAspect="Content" ObjectID="_1690434125" r:id="rId454"/>
              </w:object>
            </w:r>
            <w:r w:rsidRPr="008C51C7">
              <w:rPr>
                <w:rFonts w:ascii="Chu Van An" w:hAnsi="Chu Van An" w:cs="Chu Van An"/>
              </w:rPr>
              <w:t>bằng bao nhiêu?</w:t>
            </w:r>
          </w:p>
          <w:p w14:paraId="1B9CEF5D" w14:textId="77777777" w:rsidR="008C51C7" w:rsidRPr="008C51C7" w:rsidRDefault="008C51C7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76" w:name="c16a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930" w:dyaOrig="675" w14:anchorId="304B3B7B">
                <v:shape id="_x0000_i13370" type="#_x0000_t75" style="width:46.9pt;height:33.5pt" o:ole="">
                  <v:imagedata r:id="rId455" o:title=""/>
                </v:shape>
                <o:OLEObject Type="Embed" ProgID="Equation.DSMT4" ShapeID="_x0000_i13370" DrawAspect="Content" ObjectID="_1690434126" r:id="rId456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77" w:name="c16b"/>
            <w:bookmarkEnd w:id="76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600" w:dyaOrig="615" w14:anchorId="5135B593">
                <v:shape id="_x0000_i13371" type="#_x0000_t75" style="width:30.15pt;height:31pt" o:ole="">
                  <v:imagedata r:id="rId457" o:title=""/>
                </v:shape>
                <o:OLEObject Type="Embed" ProgID="Equation.DSMT4" ShapeID="_x0000_i13371" DrawAspect="Content" ObjectID="_1690434127" r:id="rId458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78" w:name="c16c"/>
            <w:bookmarkEnd w:id="77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765" w:dyaOrig="615" w14:anchorId="1483A4B8">
                <v:shape id="_x0000_i13372" type="#_x0000_t75" style="width:38.5pt;height:31pt" o:ole="">
                  <v:imagedata r:id="rId459" o:title=""/>
                </v:shape>
                <o:OLEObject Type="Embed" ProgID="Equation.DSMT4" ShapeID="_x0000_i13372" DrawAspect="Content" ObjectID="_1690434128" r:id="rId460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79" w:name="c16d"/>
            <w:bookmarkEnd w:id="78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780" w:dyaOrig="675" w14:anchorId="1952D1EE">
                <v:shape id="_x0000_i13373" type="#_x0000_t75" style="width:39.35pt;height:33.5pt" o:ole="">
                  <v:imagedata r:id="rId461" o:title=""/>
                </v:shape>
                <o:OLEObject Type="Embed" ProgID="Equation.DSMT4" ShapeID="_x0000_i13373" DrawAspect="Content" ObjectID="_1690434129" r:id="rId462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</w:p>
          <w:bookmarkEnd w:id="79"/>
          <w:p w14:paraId="6E978EC3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474CAFB9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77AAC862" w14:textId="77777777" w:rsidTr="008C51C7">
        <w:tc>
          <w:tcPr>
            <w:tcW w:w="6200" w:type="dxa"/>
            <w:shd w:val="clear" w:color="auto" w:fill="auto"/>
          </w:tcPr>
          <w:p w14:paraId="273D3516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sv-SE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lang w:val="sv-SE"/>
              </w:rPr>
              <w:t xml:space="preserve">Câu </w:t>
            </w:r>
            <w:bookmarkStart w:id="80" w:name="c17q"/>
            <w:bookmarkEnd w:id="80"/>
            <w:r w:rsidRPr="008C51C7">
              <w:rPr>
                <w:rFonts w:ascii="Chu Van An" w:hAnsi="Chu Van An" w:cs="Chu Van An"/>
                <w:b/>
                <w:color w:val="0000FF"/>
                <w:lang w:val="sv-SE"/>
              </w:rPr>
              <w:t>17:</w:t>
            </w:r>
            <w:r w:rsidRPr="008C51C7">
              <w:rPr>
                <w:rFonts w:ascii="Chu Van An" w:hAnsi="Chu Van An" w:cs="Chu Van An"/>
                <w:lang w:val="sv-SE"/>
              </w:rPr>
              <w:t xml:space="preserve">Cho hàm số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500" w:dyaOrig="405" w14:anchorId="194C5BF3">
                <v:shape id="_x0000_i13374" type="#_x0000_t75" style="width:75.35pt;height:20.1pt" o:ole="">
                  <v:imagedata r:id="rId463" o:title=""/>
                </v:shape>
                <o:OLEObject Type="Embed" ProgID="Equation.DSMT4" ShapeID="_x0000_i13374" DrawAspect="Content" ObjectID="_1690434130" r:id="rId464"/>
              </w:object>
            </w:r>
            <w:r w:rsidRPr="008C51C7">
              <w:rPr>
                <w:rFonts w:ascii="Chu Van An" w:hAnsi="Chu Van An" w:cs="Chu Van An"/>
                <w:lang w:val="sv-SE"/>
              </w:rPr>
              <w:t xml:space="preserve"> Tính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765" w:dyaOrig="405" w14:anchorId="21702D81">
                <v:shape id="_x0000_i13375" type="#_x0000_t75" style="width:38.5pt;height:20.1pt" o:ole="">
                  <v:imagedata r:id="rId465" o:title=""/>
                </v:shape>
                <o:OLEObject Type="Embed" ProgID="Equation.DSMT4" ShapeID="_x0000_i13375" DrawAspect="Content" ObjectID="_1690434131" r:id="rId466"/>
              </w:object>
            </w:r>
          </w:p>
          <w:p w14:paraId="722A53F2" w14:textId="77777777" w:rsidR="008C51C7" w:rsidRPr="008C51C7" w:rsidRDefault="008C51C7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pt-BR"/>
              </w:rPr>
            </w:pPr>
            <w:bookmarkStart w:id="81" w:name="c17a"/>
            <w:r w:rsidRPr="008C51C7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0000FF"/>
                <w:lang w:val="sv-SE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620" w:dyaOrig="405" w14:anchorId="678E787D">
                <v:shape id="_x0000_i13376" type="#_x0000_t75" style="width:81.2pt;height:20.1pt" o:ole="">
                  <v:imagedata r:id="rId467" o:title=""/>
                </v:shape>
                <o:OLEObject Type="Embed" ProgID="Equation.DSMT4" ShapeID="_x0000_i13376" DrawAspect="Content" ObjectID="_1690434132" r:id="rId468"/>
              </w:object>
            </w:r>
            <w:bookmarkStart w:id="82" w:name="c17b"/>
            <w:bookmarkEnd w:id="81"/>
            <w:r w:rsidRPr="008C51C7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605" w:dyaOrig="405" w14:anchorId="5FB15050">
                <v:shape id="_x0000_i13377" type="#_x0000_t75" style="width:80.35pt;height:20.1pt" o:ole="">
                  <v:imagedata r:id="rId469" o:title=""/>
                </v:shape>
                <o:OLEObject Type="Embed" ProgID="Equation.DSMT4" ShapeID="_x0000_i13377" DrawAspect="Content" ObjectID="_1690434133" r:id="rId470"/>
              </w:object>
            </w:r>
          </w:p>
          <w:p w14:paraId="5CE36BA4" w14:textId="77777777" w:rsidR="008C51C7" w:rsidRPr="008C51C7" w:rsidRDefault="008C51C7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pt-BR"/>
              </w:rPr>
            </w:pPr>
            <w:bookmarkStart w:id="83" w:name="c17c"/>
            <w:bookmarkEnd w:id="82"/>
            <w:r w:rsidRPr="008C51C7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620" w:dyaOrig="405" w14:anchorId="30630566">
                <v:shape id="_x0000_i13378" type="#_x0000_t75" style="width:81.2pt;height:20.1pt" o:ole="">
                  <v:imagedata r:id="rId471" o:title=""/>
                </v:shape>
                <o:OLEObject Type="Embed" ProgID="Equation.DSMT4" ShapeID="_x0000_i13378" DrawAspect="Content" ObjectID="_1690434134" r:id="rId472"/>
              </w:object>
            </w:r>
            <w:bookmarkStart w:id="84" w:name="c17d"/>
            <w:bookmarkEnd w:id="83"/>
            <w:r w:rsidRPr="008C51C7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740" w:dyaOrig="405" w14:anchorId="61D2E8F4">
                <v:shape id="_x0000_i13379" type="#_x0000_t75" style="width:87.05pt;height:20.1pt" o:ole="">
                  <v:imagedata r:id="rId473" o:title=""/>
                </v:shape>
                <o:OLEObject Type="Embed" ProgID="Equation.DSMT4" ShapeID="_x0000_i13379" DrawAspect="Content" ObjectID="_1690434135" r:id="rId474"/>
              </w:object>
            </w:r>
          </w:p>
          <w:bookmarkEnd w:id="84"/>
          <w:p w14:paraId="1BA54ED1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2FCD7268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49D07E9D" w14:textId="77777777" w:rsidTr="008C51C7">
        <w:tc>
          <w:tcPr>
            <w:tcW w:w="6200" w:type="dxa"/>
            <w:shd w:val="clear" w:color="auto" w:fill="auto"/>
          </w:tcPr>
          <w:p w14:paraId="6DD6582D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85" w:name="c18q"/>
            <w:bookmarkEnd w:id="85"/>
            <w:r w:rsidRPr="008C51C7">
              <w:rPr>
                <w:rFonts w:ascii="Chu Van An" w:hAnsi="Chu Van An" w:cs="Chu Van An"/>
                <w:b/>
                <w:color w:val="0000FF"/>
              </w:rPr>
              <w:t>18:</w:t>
            </w:r>
            <w:r w:rsidRPr="008C51C7">
              <w:rPr>
                <w:rFonts w:ascii="Chu Van An" w:hAnsi="Chu Van An" w:cs="Chu Van An"/>
                <w:lang w:val="fr-FR"/>
              </w:rPr>
              <w:t xml:space="preserve">Cho </w:t>
            </w:r>
            <w:r w:rsidRPr="008C51C7">
              <w:rPr>
                <w:rFonts w:ascii="Chu Van An" w:eastAsia="Arial" w:hAnsi="Chu Van An" w:cs="Chu Van An"/>
                <w:position w:val="-36"/>
              </w:rPr>
              <w:object w:dxaOrig="3510" w:dyaOrig="810" w14:anchorId="733FBCBE">
                <v:shape id="_x0000_i13380" type="#_x0000_t75" style="width:175.8pt;height:40.2pt" o:ole="">
                  <v:imagedata r:id="rId475" o:title=""/>
                </v:shape>
                <o:OLEObject Type="Embed" ProgID="Equation.DSMT4" ShapeID="_x0000_i13380" DrawAspect="Content" ObjectID="_1690434136" r:id="rId476"/>
              </w:object>
            </w:r>
            <w:r w:rsidRPr="008C51C7">
              <w:rPr>
                <w:rFonts w:ascii="Chu Van An" w:hAnsi="Chu Van An" w:cs="Chu Van An"/>
                <w:lang w:val="fr-FR"/>
              </w:rPr>
              <w:t xml:space="preserve">. Tính </w:t>
            </w:r>
            <w:r w:rsidRPr="008C51C7">
              <w:rPr>
                <w:rFonts w:ascii="Chu Van An" w:eastAsia="Arial" w:hAnsi="Chu Van An" w:cs="Chu Van An"/>
                <w:position w:val="-6"/>
              </w:rPr>
              <w:object w:dxaOrig="1305" w:dyaOrig="270" w14:anchorId="6F38B8A3">
                <v:shape id="_x0000_i13381" type="#_x0000_t75" style="width:65.3pt;height:13.4pt" o:ole="">
                  <v:imagedata r:id="rId477" o:title=""/>
                </v:shape>
                <o:OLEObject Type="Embed" ProgID="Equation.DSMT4" ShapeID="_x0000_i13381" DrawAspect="Content" ObjectID="_1690434137" r:id="rId478"/>
              </w:object>
            </w:r>
          </w:p>
          <w:p w14:paraId="5301AADC" w14:textId="77777777" w:rsidR="008C51C7" w:rsidRPr="008C51C7" w:rsidRDefault="008C51C7" w:rsidP="00355B9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bookmarkStart w:id="86" w:name="c18a"/>
            <w:r w:rsidRPr="008C51C7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8C51C7">
              <w:rPr>
                <w:rFonts w:ascii="Chu Van An" w:eastAsia="Arial" w:hAnsi="Chu Van An" w:cs="Chu Van An"/>
                <w:position w:val="-4"/>
              </w:rPr>
              <w:object w:dxaOrig="210" w:dyaOrig="240" w14:anchorId="6E10298B">
                <v:shape id="_x0000_i13382" type="#_x0000_t75" style="width:10.9pt;height:11.7pt" o:ole="">
                  <v:imagedata r:id="rId479" o:title=""/>
                </v:shape>
                <o:OLEObject Type="Embed" ProgID="Equation.DSMT4" ShapeID="_x0000_i13382" DrawAspect="Content" ObjectID="_1690434138" r:id="rId480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  <w:bookmarkStart w:id="87" w:name="c18b"/>
            <w:bookmarkEnd w:id="86"/>
            <w:r w:rsidRPr="008C51C7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8C51C7">
              <w:rPr>
                <w:rFonts w:ascii="Chu Van An" w:eastAsia="Arial" w:hAnsi="Chu Van An" w:cs="Chu Van An"/>
                <w:position w:val="-4"/>
              </w:rPr>
              <w:object w:dxaOrig="210" w:dyaOrig="240" w14:anchorId="7D169BB9">
                <v:shape id="_x0000_i13383" type="#_x0000_t75" style="width:10.9pt;height:11.7pt" o:ole="">
                  <v:imagedata r:id="rId481" o:title=""/>
                </v:shape>
                <o:OLEObject Type="Embed" ProgID="Equation.DSMT4" ShapeID="_x0000_i13383" DrawAspect="Content" ObjectID="_1690434139" r:id="rId482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  <w:bookmarkStart w:id="88" w:name="c18c"/>
            <w:bookmarkEnd w:id="87"/>
            <w:r w:rsidRPr="008C51C7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8C51C7">
              <w:rPr>
                <w:rFonts w:ascii="Chu Van An" w:eastAsia="Arial" w:hAnsi="Chu Van An" w:cs="Chu Van An"/>
                <w:position w:val="-4"/>
              </w:rPr>
              <w:object w:dxaOrig="315" w:dyaOrig="240" w14:anchorId="67610D81">
                <v:shape id="_x0000_i13384" type="#_x0000_t75" style="width:15.9pt;height:11.7pt" o:ole="">
                  <v:imagedata r:id="rId483" o:title=""/>
                </v:shape>
                <o:OLEObject Type="Embed" ProgID="Equation.DSMT4" ShapeID="_x0000_i13384" DrawAspect="Content" ObjectID="_1690434140" r:id="rId484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  <w:bookmarkStart w:id="89" w:name="c18d"/>
            <w:bookmarkEnd w:id="88"/>
            <w:r w:rsidRPr="008C51C7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8C51C7">
              <w:rPr>
                <w:rFonts w:ascii="Chu Van An" w:eastAsia="Arial" w:hAnsi="Chu Van An" w:cs="Chu Van An"/>
                <w:position w:val="-6"/>
              </w:rPr>
              <w:object w:dxaOrig="210" w:dyaOrig="270" w14:anchorId="114FED1A">
                <v:shape id="_x0000_i13385" type="#_x0000_t75" style="width:10.9pt;height:13.4pt" o:ole="">
                  <v:imagedata r:id="rId485" o:title=""/>
                </v:shape>
                <o:OLEObject Type="Embed" ProgID="Equation.DSMT4" ShapeID="_x0000_i13385" DrawAspect="Content" ObjectID="_1690434141" r:id="rId486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</w:p>
          <w:bookmarkEnd w:id="89"/>
          <w:p w14:paraId="0204A526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07405383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316FBCD9" w14:textId="77777777" w:rsidTr="008C51C7">
        <w:tc>
          <w:tcPr>
            <w:tcW w:w="6200" w:type="dxa"/>
            <w:shd w:val="clear" w:color="auto" w:fill="auto"/>
          </w:tcPr>
          <w:p w14:paraId="5E963C71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90" w:name="c19q"/>
            <w:bookmarkEnd w:id="90"/>
            <w:r w:rsidRPr="008C51C7">
              <w:rPr>
                <w:rFonts w:ascii="Chu Van An" w:hAnsi="Chu Van An" w:cs="Chu Van An"/>
                <w:b/>
                <w:color w:val="0000FF"/>
              </w:rPr>
              <w:t>19:</w:t>
            </w:r>
            <w:r w:rsidRPr="008C51C7">
              <w:rPr>
                <w:rFonts w:ascii="Chu Van An" w:hAnsi="Chu Van An" w:cs="Chu Van An"/>
              </w:rPr>
              <w:t xml:space="preserve">Đạo hàm của hàm số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1875" w:dyaOrig="630" w14:anchorId="4247ACC0">
                <v:shape id="_x0000_i13386" type="#_x0000_t75" style="width:93.75pt;height:31.8pt" o:ole="">
                  <v:imagedata r:id="rId487" o:title=""/>
                </v:shape>
                <o:OLEObject Type="Embed" ProgID="Equation.DSMT4" ShapeID="_x0000_i13386" DrawAspect="Content" ObjectID="_1690434142" r:id="rId488"/>
              </w:object>
            </w:r>
            <w:r w:rsidRPr="008C51C7">
              <w:rPr>
                <w:rFonts w:ascii="Chu Van An" w:hAnsi="Chu Van An" w:cs="Chu Van An"/>
              </w:rPr>
              <w:t xml:space="preserve">tại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720" w:dyaOrig="630" w14:anchorId="52BB2554">
                <v:shape id="_x0000_i13387" type="#_x0000_t75" style="width:36pt;height:31.8pt" o:ole="">
                  <v:imagedata r:id="rId489" o:title=""/>
                </v:shape>
                <o:OLEObject Type="Embed" ProgID="Equation.DSMT4" ShapeID="_x0000_i13387" DrawAspect="Content" ObjectID="_1690434143" r:id="rId490"/>
              </w:object>
            </w:r>
            <w:r w:rsidRPr="008C51C7">
              <w:rPr>
                <w:rFonts w:ascii="Chu Van An" w:hAnsi="Chu Van An" w:cs="Chu Van An"/>
              </w:rPr>
              <w:t>bằng</w:t>
            </w:r>
          </w:p>
          <w:p w14:paraId="4499AFCA" w14:textId="77777777" w:rsidR="008C51C7" w:rsidRPr="008C51C7" w:rsidRDefault="008C51C7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6"/>
              </w:rPr>
            </w:pPr>
            <w:bookmarkStart w:id="91" w:name="c19a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8C51C7">
              <w:rPr>
                <w:rFonts w:ascii="Chu Van An" w:eastAsia="Times New Roman" w:hAnsi="Chu Van An" w:cs="Chu Van An"/>
                <w:position w:val="-4"/>
              </w:rPr>
              <w:object w:dxaOrig="300" w:dyaOrig="270" w14:anchorId="7093F0B6">
                <v:shape id="_x0000_i13388" type="#_x0000_t75" style="width:15.05pt;height:13.4pt" o:ole="">
                  <v:imagedata r:id="rId491" o:title=""/>
                </v:shape>
                <o:OLEObject Type="Embed" ProgID="Equation.DSMT4" ShapeID="_x0000_i13388" DrawAspect="Content" ObjectID="_1690434144" r:id="rId492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  <w:bookmarkStart w:id="92" w:name="c19b"/>
            <w:bookmarkEnd w:id="91"/>
            <w:r w:rsidRPr="008C51C7">
              <w:rPr>
                <w:rFonts w:ascii="Chu Van An" w:hAnsi="Chu Van An" w:cs="Chu Van An"/>
                <w:b/>
                <w:color w:val="0000FF"/>
                <w:position w:val="-6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4"/>
              </w:rPr>
              <w:object w:dxaOrig="195" w:dyaOrig="270" w14:anchorId="76867737">
                <v:shape id="_x0000_i13389" type="#_x0000_t75" style="width:10.05pt;height:13.4pt" o:ole="">
                  <v:imagedata r:id="rId493" o:title=""/>
                </v:shape>
                <o:OLEObject Type="Embed" ProgID="Equation.DSMT4" ShapeID="_x0000_i13389" DrawAspect="Content" ObjectID="_1690434145" r:id="rId494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  <w:bookmarkStart w:id="93" w:name="c19c"/>
            <w:bookmarkEnd w:id="92"/>
            <w:r w:rsidRPr="008C51C7">
              <w:rPr>
                <w:rFonts w:ascii="Chu Van An" w:hAnsi="Chu Van An" w:cs="Chu Van An"/>
                <w:b/>
                <w:color w:val="0000FF"/>
                <w:position w:val="-6"/>
              </w:rPr>
              <w:tab/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195" w:dyaOrig="270" w14:anchorId="1F9877FC">
                <v:shape id="_x0000_i13390" type="#_x0000_t75" style="width:10.05pt;height:13.4pt" o:ole="">
                  <v:imagedata r:id="rId495" o:title=""/>
                </v:shape>
                <o:OLEObject Type="Embed" ProgID="Equation.DSMT4" ShapeID="_x0000_i13390" DrawAspect="Content" ObjectID="_1690434146" r:id="rId496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  <w:bookmarkStart w:id="94" w:name="c19d"/>
            <w:bookmarkEnd w:id="93"/>
            <w:r w:rsidRPr="008C51C7">
              <w:rPr>
                <w:rFonts w:ascii="Chu Van An" w:hAnsi="Chu Van An" w:cs="Chu Van An"/>
                <w:b/>
                <w:color w:val="0000FF"/>
                <w:position w:val="-6"/>
              </w:rPr>
              <w:tab/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4"/>
              </w:rPr>
              <w:object w:dxaOrig="330" w:dyaOrig="270" w14:anchorId="373FD3E4">
                <v:shape id="_x0000_i13391" type="#_x0000_t75" style="width:16.75pt;height:13.4pt" o:ole="">
                  <v:imagedata r:id="rId497" o:title=""/>
                </v:shape>
                <o:OLEObject Type="Embed" ProgID="Equation.DSMT4" ShapeID="_x0000_i13391" DrawAspect="Content" ObjectID="_1690434147" r:id="rId498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</w:p>
          <w:bookmarkEnd w:id="94"/>
          <w:p w14:paraId="56F9B212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443146A3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31CC093D" w14:textId="77777777" w:rsidTr="008C51C7">
        <w:tc>
          <w:tcPr>
            <w:tcW w:w="6200" w:type="dxa"/>
            <w:shd w:val="clear" w:color="auto" w:fill="auto"/>
          </w:tcPr>
          <w:p w14:paraId="26AC9E4F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95" w:name="c20q"/>
            <w:bookmarkEnd w:id="95"/>
            <w:r w:rsidRPr="008C51C7">
              <w:rPr>
                <w:rFonts w:ascii="Chu Van An" w:hAnsi="Chu Van An" w:cs="Chu Van An"/>
                <w:b/>
                <w:color w:val="0000FF"/>
              </w:rPr>
              <w:t>20:</w:t>
            </w:r>
            <w:r w:rsidRPr="008C51C7">
              <w:rPr>
                <w:rFonts w:ascii="Chu Van An" w:hAnsi="Chu Van An" w:cs="Chu Van An"/>
              </w:rPr>
              <w:t xml:space="preserve">Hàm số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2565" w:dyaOrig="645" w14:anchorId="26B0A766">
                <v:shape id="_x0000_i13392" type="#_x0000_t75" style="width:128.1pt;height:32.65pt" o:ole="">
                  <v:imagedata r:id="rId499" o:title=""/>
                </v:shape>
                <o:OLEObject Type="Embed" ProgID="Equation.DSMT4" ShapeID="_x0000_i13392" DrawAspect="Content" ObjectID="_1690434148" r:id="rId500"/>
              </w:object>
            </w:r>
            <w:r w:rsidRPr="008C51C7">
              <w:rPr>
                <w:rFonts w:ascii="Chu Van An" w:hAnsi="Chu Van An" w:cs="Chu Van An"/>
              </w:rPr>
              <w:t xml:space="preserve">có đạo hàm là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600" w:dyaOrig="315" w14:anchorId="6212B82A">
                <v:shape id="_x0000_i13393" type="#_x0000_t75" style="width:30.15pt;height:15.9pt" o:ole="">
                  <v:imagedata r:id="rId501" o:title=""/>
                </v:shape>
                <o:OLEObject Type="Embed" ProgID="Equation.DSMT4" ShapeID="_x0000_i13393" DrawAspect="Content" ObjectID="_1690434149" r:id="rId502"/>
              </w:object>
            </w:r>
            <w:r w:rsidRPr="008C51C7">
              <w:rPr>
                <w:rFonts w:ascii="Chu Van An" w:hAnsi="Chu Van An" w:cs="Chu Van An"/>
              </w:rPr>
              <w:t xml:space="preserve">. Để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1200" w:dyaOrig="615" w14:anchorId="0330015F">
                <v:shape id="_x0000_i13394" type="#_x0000_t75" style="width:60.3pt;height:31pt" o:ole="">
                  <v:imagedata r:id="rId503" o:title=""/>
                </v:shape>
                <o:OLEObject Type="Embed" ProgID="Equation.DSMT4" ShapeID="_x0000_i13394" DrawAspect="Content" ObjectID="_1690434150" r:id="rId504"/>
              </w:object>
            </w:r>
            <w:r w:rsidRPr="008C51C7">
              <w:rPr>
                <w:rFonts w:ascii="Chu Van An" w:hAnsi="Chu Van An" w:cs="Chu Van An"/>
              </w:rPr>
              <w:t xml:space="preserve">thì </w:t>
            </w:r>
            <w:r w:rsidRPr="008C51C7">
              <w:rPr>
                <w:rFonts w:ascii="Chu Van An" w:hAnsi="Chu Van An" w:cs="Chu Van An"/>
                <w:i/>
              </w:rPr>
              <w:t>a</w:t>
            </w:r>
            <w:r w:rsidRPr="008C51C7">
              <w:rPr>
                <w:rFonts w:ascii="Chu Van An" w:hAnsi="Chu Van An" w:cs="Chu Van An"/>
              </w:rPr>
              <w:t xml:space="preserve"> bằng bao nhiêu?</w:t>
            </w:r>
          </w:p>
          <w:p w14:paraId="47420F7F" w14:textId="77777777" w:rsidR="008C51C7" w:rsidRPr="008C51C7" w:rsidRDefault="008C51C7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96" w:name="c20a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915" w:dyaOrig="675" w14:anchorId="63B15261">
                <v:shape id="_x0000_i13395" type="#_x0000_t75" style="width:46.05pt;height:33.5pt" o:ole="">
                  <v:imagedata r:id="rId505" o:title=""/>
                </v:shape>
                <o:OLEObject Type="Embed" ProgID="Equation.DSMT4" ShapeID="_x0000_i13395" DrawAspect="Content" ObjectID="_1690434151" r:id="rId506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97" w:name="c20b"/>
            <w:bookmarkEnd w:id="96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765" w:dyaOrig="630" w14:anchorId="24B24E46">
                <v:shape id="_x0000_i13396" type="#_x0000_t75" style="width:38.5pt;height:31.8pt" o:ole="">
                  <v:imagedata r:id="rId507" o:title=""/>
                </v:shape>
                <o:OLEObject Type="Embed" ProgID="Equation.DSMT4" ShapeID="_x0000_i13396" DrawAspect="Content" ObjectID="_1690434152" r:id="rId508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98" w:name="c20c"/>
            <w:bookmarkEnd w:id="97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600" w:dyaOrig="630" w14:anchorId="6771A7A6">
                <v:shape id="_x0000_i13397" type="#_x0000_t75" style="width:30.15pt;height:31.8pt" o:ole="">
                  <v:imagedata r:id="rId509" o:title=""/>
                </v:shape>
                <o:OLEObject Type="Embed" ProgID="Equation.DSMT4" ShapeID="_x0000_i13397" DrawAspect="Content" ObjectID="_1690434153" r:id="rId510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99" w:name="c20d"/>
            <w:bookmarkEnd w:id="98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765" w:dyaOrig="675" w14:anchorId="0E396B71">
                <v:shape id="_x0000_i13398" type="#_x0000_t75" style="width:38.5pt;height:33.5pt" o:ole="">
                  <v:imagedata r:id="rId511" o:title=""/>
                </v:shape>
                <o:OLEObject Type="Embed" ProgID="Equation.DSMT4" ShapeID="_x0000_i13398" DrawAspect="Content" ObjectID="_1690434154" r:id="rId512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</w:p>
          <w:bookmarkEnd w:id="99"/>
          <w:p w14:paraId="4C5949F6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18773F81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257E315F" w14:textId="77777777" w:rsidTr="008C51C7">
        <w:tc>
          <w:tcPr>
            <w:tcW w:w="6200" w:type="dxa"/>
            <w:shd w:val="clear" w:color="auto" w:fill="auto"/>
          </w:tcPr>
          <w:p w14:paraId="7B8B26AC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lang w:val="vi-VN"/>
              </w:rPr>
              <w:t>Câu 21:</w:t>
            </w:r>
            <w:r w:rsidRPr="008C51C7">
              <w:rPr>
                <w:rFonts w:ascii="Chu Van An" w:hAnsi="Chu Van An" w:cs="Chu Van An"/>
              </w:rPr>
              <w:t xml:space="preserve">Đạo hàm của hàm số </w:t>
            </w:r>
            <w:r w:rsidRPr="008C51C7">
              <w:rPr>
                <w:rFonts w:ascii="Chu Van An" w:eastAsia="Arial" w:hAnsi="Chu Van An" w:cs="Chu Van An"/>
                <w:position w:val="-10"/>
              </w:rPr>
              <w:object w:dxaOrig="1815" w:dyaOrig="315" w14:anchorId="4BDB8340">
                <v:shape id="_x0000_i13399" type="#_x0000_t75" style="width:90.4pt;height:15.9pt" o:ole="">
                  <v:imagedata r:id="rId513" o:title=""/>
                </v:shape>
                <o:OLEObject Type="Embed" ProgID="Equation.DSMT4" ShapeID="_x0000_i13399" DrawAspect="Content" ObjectID="_1690434155" r:id="rId514"/>
              </w:object>
            </w:r>
            <w:r w:rsidRPr="008C51C7">
              <w:rPr>
                <w:rFonts w:ascii="Chu Van An" w:hAnsi="Chu Van An" w:cs="Chu Van An"/>
              </w:rPr>
              <w:t xml:space="preserve"> là</w:t>
            </w:r>
          </w:p>
          <w:p w14:paraId="2457998F" w14:textId="77777777" w:rsidR="008C51C7" w:rsidRPr="008C51C7" w:rsidRDefault="008C51C7" w:rsidP="00355B92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100" w:name="c21a"/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Arial" w:hAnsi="Chu Van An" w:cs="Chu Van An"/>
                <w:position w:val="-10"/>
              </w:rPr>
              <w:object w:dxaOrig="1860" w:dyaOrig="315" w14:anchorId="3F4706BE">
                <v:shape id="_x0000_i13400" type="#_x0000_t75" style="width:92.95pt;height:15.9pt" o:ole="">
                  <v:imagedata r:id="rId515" o:title=""/>
                </v:shape>
                <o:OLEObject Type="Embed" ProgID="Equation.DSMT4" ShapeID="_x0000_i13400" DrawAspect="Content" ObjectID="_1690434156" r:id="rId516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101" w:name="c21b"/>
            <w:bookmarkEnd w:id="100"/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Arial" w:hAnsi="Chu Van An" w:cs="Chu Van An"/>
                <w:position w:val="-10"/>
              </w:rPr>
              <w:object w:dxaOrig="1860" w:dyaOrig="315" w14:anchorId="22DA6E5B">
                <v:shape id="_x0000_i13401" type="#_x0000_t75" style="width:92.95pt;height:15.9pt" o:ole="">
                  <v:imagedata r:id="rId517" o:title=""/>
                </v:shape>
                <o:OLEObject Type="Embed" ProgID="Equation.DSMT4" ShapeID="_x0000_i13401" DrawAspect="Content" ObjectID="_1690434157" r:id="rId518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4FAACD34" w14:textId="77777777" w:rsidR="008C51C7" w:rsidRPr="008C51C7" w:rsidRDefault="008C51C7" w:rsidP="00355B92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102" w:name="c21c"/>
            <w:bookmarkEnd w:id="101"/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8C51C7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Arial" w:hAnsi="Chu Van An" w:cs="Chu Van An"/>
                <w:position w:val="-10"/>
              </w:rPr>
              <w:object w:dxaOrig="2145" w:dyaOrig="315" w14:anchorId="30C86FE7">
                <v:shape id="_x0000_i13402" type="#_x0000_t75" style="width:107.15pt;height:15.9pt" o:ole="">
                  <v:imagedata r:id="rId519" o:title=""/>
                </v:shape>
                <o:OLEObject Type="Embed" ProgID="Equation.DSMT4" ShapeID="_x0000_i13402" DrawAspect="Content" ObjectID="_1690434158" r:id="rId520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103" w:name="c21d"/>
            <w:bookmarkEnd w:id="102"/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Arial" w:hAnsi="Chu Van An" w:cs="Chu Van An"/>
                <w:position w:val="-10"/>
              </w:rPr>
              <w:object w:dxaOrig="2145" w:dyaOrig="315" w14:anchorId="1479B867">
                <v:shape id="_x0000_i13403" type="#_x0000_t75" style="width:107.15pt;height:15.9pt" o:ole="">
                  <v:imagedata r:id="rId521" o:title=""/>
                </v:shape>
                <o:OLEObject Type="Embed" ProgID="Equation.DSMT4" ShapeID="_x0000_i13403" DrawAspect="Content" ObjectID="_1690434159" r:id="rId522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bookmarkEnd w:id="103"/>
          <w:p w14:paraId="668F1DF4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1B7D0038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7C162D71" w14:textId="77777777" w:rsidTr="008C51C7">
        <w:tc>
          <w:tcPr>
            <w:tcW w:w="6200" w:type="dxa"/>
            <w:shd w:val="clear" w:color="auto" w:fill="auto"/>
          </w:tcPr>
          <w:p w14:paraId="7538D8DC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</w:rPr>
            </w:pPr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 xml:space="preserve">Câu </w:t>
            </w:r>
            <w:bookmarkStart w:id="104" w:name="c22q"/>
            <w:bookmarkEnd w:id="104"/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>22:</w:t>
            </w:r>
            <w:r w:rsidRPr="008C51C7">
              <w:rPr>
                <w:rFonts w:ascii="Chu Van An" w:hAnsi="Chu Van An" w:cs="Chu Van An"/>
              </w:rPr>
              <w:t xml:space="preserve">Đạo hàm của hàm số </w:t>
            </w:r>
            <w:bookmarkStart w:id="105" w:name="OLE_LINK58"/>
            <w:bookmarkStart w:id="106" w:name="OLE_LINK57"/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155" w:dyaOrig="315" w14:anchorId="1CA405D6">
                <v:shape id="_x0000_i13404" type="#_x0000_t75" style="width:57.75pt;height:15.9pt" o:ole="">
                  <v:imagedata r:id="rId523" o:title=""/>
                </v:shape>
                <o:OLEObject Type="Embed" ProgID="Equation.DSMT4" ShapeID="_x0000_i13404" DrawAspect="Content" ObjectID="_1690434160" r:id="rId524"/>
              </w:object>
            </w:r>
            <w:bookmarkEnd w:id="105"/>
            <w:bookmarkEnd w:id="106"/>
            <w:r w:rsidRPr="008C51C7">
              <w:rPr>
                <w:rFonts w:ascii="Chu Van An" w:hAnsi="Chu Van An" w:cs="Chu Van An"/>
              </w:rPr>
              <w:t xml:space="preserve"> là biểu thức có dạng </w:t>
            </w:r>
            <w:r w:rsidRPr="008C51C7">
              <w:rPr>
                <w:rFonts w:ascii="Chu Van An" w:eastAsia="Times New Roman" w:hAnsi="Chu Van An" w:cs="Chu Van An"/>
                <w:position w:val="-28"/>
              </w:rPr>
              <w:object w:dxaOrig="1755" w:dyaOrig="675" w14:anchorId="5B80A1FB">
                <v:shape id="_x0000_i13405" type="#_x0000_t75" style="width:87.9pt;height:33.5pt" o:ole="">
                  <v:imagedata r:id="rId525" o:title=""/>
                </v:shape>
                <o:OLEObject Type="Embed" ProgID="Equation.DSMT4" ShapeID="_x0000_i13405" DrawAspect="Content" ObjectID="_1690434161" r:id="rId526"/>
              </w:object>
            </w:r>
            <w:r w:rsidRPr="008C51C7">
              <w:rPr>
                <w:rFonts w:ascii="Chu Van An" w:hAnsi="Chu Van An" w:cs="Chu Van An"/>
              </w:rPr>
              <w:t xml:space="preserve">. Khi đó mệnh đề nào sau đây </w:t>
            </w:r>
            <w:r w:rsidRPr="008C51C7">
              <w:rPr>
                <w:rFonts w:ascii="Chu Van An" w:hAnsi="Chu Van An" w:cs="Chu Van An"/>
                <w:b/>
                <w:i/>
              </w:rPr>
              <w:t>đúng</w:t>
            </w:r>
            <w:r w:rsidRPr="008C51C7">
              <w:rPr>
                <w:rFonts w:ascii="Chu Van An" w:hAnsi="Chu Van An" w:cs="Chu Van An"/>
              </w:rPr>
              <w:t>?</w:t>
            </w:r>
          </w:p>
          <w:p w14:paraId="20E4577A" w14:textId="77777777" w:rsidR="008C51C7" w:rsidRPr="008C51C7" w:rsidRDefault="008C51C7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07" w:name="c22a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eastAsia="Times New Roman" w:hAnsi="Chu Van An" w:cs="Chu Van An"/>
                <w:b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bookmarkStart w:id="108" w:name="OLE_LINK56"/>
            <w:bookmarkStart w:id="109" w:name="OLE_LINK55"/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735" w:dyaOrig="615" w14:anchorId="70D2FFB5">
                <v:shape id="_x0000_i13406" type="#_x0000_t75" style="width:36.85pt;height:31pt" o:ole="">
                  <v:imagedata r:id="rId527" o:title=""/>
                </v:shape>
                <o:OLEObject Type="Embed" ProgID="Equation.DSMT4" ShapeID="_x0000_i13406" DrawAspect="Content" ObjectID="_1690434162" r:id="rId528"/>
              </w:object>
            </w:r>
            <w:bookmarkEnd w:id="108"/>
            <w:bookmarkEnd w:id="109"/>
            <w:r w:rsidRPr="008C51C7">
              <w:rPr>
                <w:rFonts w:ascii="Chu Van An" w:hAnsi="Chu Van An" w:cs="Chu Van An"/>
              </w:rPr>
              <w:t>.</w:t>
            </w:r>
            <w:bookmarkStart w:id="110" w:name="c22b"/>
            <w:bookmarkEnd w:id="107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600" w:dyaOrig="615" w14:anchorId="69A8C7AD">
                <v:shape id="_x0000_i13407" type="#_x0000_t75" style="width:30.15pt;height:31pt" o:ole="">
                  <v:imagedata r:id="rId529" o:title=""/>
                </v:shape>
                <o:OLEObject Type="Embed" ProgID="Equation.DSMT4" ShapeID="_x0000_i13407" DrawAspect="Content" ObjectID="_1690434163" r:id="rId530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111" w:name="c22c"/>
            <w:bookmarkEnd w:id="110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720" w:dyaOrig="615" w14:anchorId="0B011AAE">
                <v:shape id="_x0000_i13408" type="#_x0000_t75" style="width:36pt;height:31pt" o:ole="">
                  <v:imagedata r:id="rId531" o:title=""/>
                </v:shape>
                <o:OLEObject Type="Embed" ProgID="Equation.DSMT4" ShapeID="_x0000_i13408" DrawAspect="Content" ObjectID="_1690434164" r:id="rId532"/>
              </w:object>
            </w:r>
            <w:r w:rsidRPr="008C51C7">
              <w:rPr>
                <w:rFonts w:ascii="Chu Van An" w:hAnsi="Chu Van An" w:cs="Chu Van An"/>
                <w:color w:val="0000FF"/>
              </w:rPr>
              <w:t>.</w:t>
            </w:r>
            <w:bookmarkStart w:id="112" w:name="c22d"/>
            <w:bookmarkEnd w:id="111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555" w:dyaOrig="615" w14:anchorId="44694F17">
                <v:shape id="_x0000_i13409" type="#_x0000_t75" style="width:27.65pt;height:31pt" o:ole="">
                  <v:imagedata r:id="rId533" o:title=""/>
                </v:shape>
                <o:OLEObject Type="Embed" ProgID="Equation.DSMT4" ShapeID="_x0000_i13409" DrawAspect="Content" ObjectID="_1690434165" r:id="rId534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bookmarkEnd w:id="112"/>
          <w:p w14:paraId="72FC97FE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5F5FDFB6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08FFE76C" w14:textId="77777777" w:rsidTr="008C51C7">
        <w:tc>
          <w:tcPr>
            <w:tcW w:w="6200" w:type="dxa"/>
            <w:shd w:val="clear" w:color="auto" w:fill="auto"/>
          </w:tcPr>
          <w:p w14:paraId="79DA5091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13" w:name="c23q"/>
            <w:bookmarkEnd w:id="113"/>
            <w:r w:rsidRPr="008C51C7">
              <w:rPr>
                <w:rFonts w:ascii="Chu Van An" w:hAnsi="Chu Van An" w:cs="Chu Van An"/>
                <w:b/>
                <w:color w:val="0000FF"/>
              </w:rPr>
              <w:t>23:</w:t>
            </w:r>
            <w:r w:rsidRPr="008C51C7">
              <w:rPr>
                <w:rFonts w:ascii="Chu Van An" w:hAnsi="Chu Van An" w:cs="Chu Van An"/>
              </w:rPr>
              <w:t xml:space="preserve">Trong các hàm số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585" w:dyaOrig="405" w14:anchorId="170C02F2">
                <v:shape id="_x0000_i13410" type="#_x0000_t75" style="width:29.3pt;height:20.1pt" o:ole="">
                  <v:imagedata r:id="rId535" o:title=""/>
                </v:shape>
                <o:OLEObject Type="Embed" ProgID="Equation.DSMT4" ShapeID="_x0000_i13410" DrawAspect="Content" ObjectID="_1690434166" r:id="rId536"/>
              </w:object>
            </w:r>
            <w:r w:rsidRPr="008C51C7">
              <w:rPr>
                <w:rFonts w:ascii="Chu Van An" w:hAnsi="Chu Van An" w:cs="Chu Van An"/>
              </w:rPr>
              <w:t xml:space="preserve"> dưới đây, hàm số nào có đạo hàm không phụ thuộc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210" w:dyaOrig="225" w14:anchorId="42D9AC5F">
                <v:shape id="_x0000_i13411" type="#_x0000_t75" style="width:10.9pt;height:10.9pt" o:ole="">
                  <v:imagedata r:id="rId537" o:title=""/>
                </v:shape>
                <o:OLEObject Type="Embed" ProgID="Equation.DSMT4" ShapeID="_x0000_i13411" DrawAspect="Content" ObjectID="_1690434167" r:id="rId538"/>
              </w:object>
            </w:r>
            <w:r w:rsidRPr="008C51C7">
              <w:rPr>
                <w:rFonts w:ascii="Chu Van An" w:hAnsi="Chu Van An" w:cs="Chu Van An"/>
              </w:rPr>
              <w:t>?</w:t>
            </w:r>
          </w:p>
          <w:p w14:paraId="4751C914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14" w:name="c23a"/>
            <w:r w:rsidRPr="008C51C7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>A.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2670" w:dyaOrig="405" w14:anchorId="33B683AA">
                <v:shape id="_x0000_i13412" type="#_x0000_t75" style="width:133.1pt;height:20.1pt" o:ole="">
                  <v:imagedata r:id="rId539" o:title=""/>
                </v:shape>
                <o:OLEObject Type="Embed" ProgID="Equation.DSMT4" ShapeID="_x0000_i13412" DrawAspect="Content" ObjectID="_1690434168" r:id="rId540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279BEE97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bookmarkStart w:id="115" w:name="c23b"/>
            <w:bookmarkEnd w:id="114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4140" w:dyaOrig="405" w14:anchorId="7BE5F1B6">
                <v:shape id="_x0000_i13413" type="#_x0000_t75" style="width:206.8pt;height:20.1pt" o:ole="">
                  <v:imagedata r:id="rId541" o:title=""/>
                </v:shape>
                <o:OLEObject Type="Embed" ProgID="Equation.DSMT4" ShapeID="_x0000_i13413" DrawAspect="Content" ObjectID="_1690434169" r:id="rId542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241CE708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16" w:name="c23c"/>
            <w:bookmarkEnd w:id="115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28"/>
              </w:rPr>
              <w:object w:dxaOrig="3705" w:dyaOrig="675" w14:anchorId="3F76D4F8">
                <v:shape id="_x0000_i13414" type="#_x0000_t75" style="width:185pt;height:33.5pt" o:ole="">
                  <v:imagedata r:id="rId543" o:title=""/>
                </v:shape>
                <o:OLEObject Type="Embed" ProgID="Equation.DSMT4" ShapeID="_x0000_i13414" DrawAspect="Content" ObjectID="_1690434170" r:id="rId544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03D7DF06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bookmarkStart w:id="117" w:name="c23d"/>
            <w:bookmarkEnd w:id="116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4140" w:dyaOrig="405" w14:anchorId="4CD4FFB1">
                <v:shape id="_x0000_i13415" type="#_x0000_t75" style="width:206.8pt;height:20.1pt" o:ole="">
                  <v:imagedata r:id="rId545" o:title=""/>
                </v:shape>
                <o:OLEObject Type="Embed" ProgID="Equation.DSMT4" ShapeID="_x0000_i13415" DrawAspect="Content" ObjectID="_1690434171" r:id="rId546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bookmarkEnd w:id="117"/>
          <w:p w14:paraId="0B9396BD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380A94EC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lastRenderedPageBreak/>
              <w:t xml:space="preserve">Lời giải </w:t>
            </w:r>
          </w:p>
        </w:tc>
      </w:tr>
      <w:tr w:rsidR="008C51C7" w:rsidRPr="008C51C7" w14:paraId="6C8D8242" w14:textId="77777777" w:rsidTr="008C51C7">
        <w:tc>
          <w:tcPr>
            <w:tcW w:w="6200" w:type="dxa"/>
            <w:shd w:val="clear" w:color="auto" w:fill="auto"/>
          </w:tcPr>
          <w:p w14:paraId="5C5DCADD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18" w:name="c24q"/>
            <w:bookmarkEnd w:id="118"/>
            <w:r w:rsidRPr="008C51C7">
              <w:rPr>
                <w:rFonts w:ascii="Chu Van An" w:hAnsi="Chu Van An" w:cs="Chu Van An"/>
                <w:b/>
                <w:color w:val="0000FF"/>
              </w:rPr>
              <w:t>24:</w:t>
            </w:r>
            <w:r w:rsidRPr="008C51C7">
              <w:rPr>
                <w:rFonts w:ascii="Chu Van An" w:hAnsi="Chu Van An" w:cs="Chu Van An"/>
                <w:color w:val="000000"/>
              </w:rPr>
              <w:t xml:space="preserve">Cho các hàm số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2100" w:dyaOrig="360" w14:anchorId="2261FBB9">
                <v:shape id="_x0000_i13416" type="#_x0000_t75" style="width:104.65pt;height:18.4pt" o:ole="">
                  <v:imagedata r:id="rId547" o:title=""/>
                </v:shape>
                <o:OLEObject Type="Embed" ProgID="Equation.DSMT4" ShapeID="_x0000_i13416" DrawAspect="Content" ObjectID="_1690434172" r:id="rId548"/>
              </w:object>
            </w:r>
            <w:r w:rsidRPr="008C51C7">
              <w:rPr>
                <w:rFonts w:ascii="Chu Van An" w:hAnsi="Chu Van An" w:cs="Chu Van An"/>
              </w:rPr>
              <w:t xml:space="preserve">,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2085" w:dyaOrig="360" w14:anchorId="2402BA8E">
                <v:shape id="_x0000_i13417" type="#_x0000_t75" style="width:104.65pt;height:18.4pt" o:ole="">
                  <v:imagedata r:id="rId549" o:title=""/>
                </v:shape>
                <o:OLEObject Type="Embed" ProgID="Equation.DSMT4" ShapeID="_x0000_i13417" DrawAspect="Content" ObjectID="_1690434173" r:id="rId550"/>
              </w:object>
            </w:r>
            <w:r w:rsidRPr="008C51C7">
              <w:rPr>
                <w:rFonts w:ascii="Chu Van An" w:hAnsi="Chu Van An" w:cs="Chu Van An"/>
                <w:color w:val="000000"/>
              </w:rPr>
              <w:t xml:space="preserve">. Tính biểu thức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950" w:dyaOrig="390" w14:anchorId="17BBA4F7">
                <v:shape id="_x0000_i13418" type="#_x0000_t75" style="width:97.1pt;height:19.25pt" o:ole="">
                  <v:imagedata r:id="rId551" o:title=""/>
                </v:shape>
                <o:OLEObject Type="Embed" ProgID="Equation.DSMT4" ShapeID="_x0000_i13418" DrawAspect="Content" ObjectID="_1690434174" r:id="rId552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153C55B5" w14:textId="77777777" w:rsidR="008C51C7" w:rsidRPr="008C51C7" w:rsidRDefault="008C51C7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19" w:name="c24a"/>
            <w:r w:rsidRPr="008C51C7">
              <w:rPr>
                <w:rFonts w:ascii="Chu Van An" w:hAnsi="Chu Van An" w:cs="Chu Van An"/>
                <w:b/>
                <w:bCs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8C51C7">
              <w:rPr>
                <w:rFonts w:ascii="Chu Van An" w:hAnsi="Chu Van An" w:cs="Chu Van An"/>
                <w:color w:val="000000"/>
              </w:rPr>
              <w:t>1.</w:t>
            </w:r>
            <w:bookmarkStart w:id="120" w:name="c24b"/>
            <w:bookmarkEnd w:id="119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hAnsi="Chu Van An" w:cs="Chu Van An"/>
                <w:color w:val="000000"/>
              </w:rPr>
              <w:t>0.</w:t>
            </w:r>
            <w:bookmarkStart w:id="121" w:name="c24c"/>
            <w:bookmarkEnd w:id="120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hAnsi="Chu Van An" w:cs="Chu Van An"/>
                <w:color w:val="000000"/>
              </w:rPr>
              <w:t>3.</w:t>
            </w:r>
            <w:bookmarkStart w:id="122" w:name="c24d"/>
            <w:bookmarkEnd w:id="121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hAnsi="Chu Van An" w:cs="Chu Van An"/>
                <w:color w:val="000000"/>
              </w:rPr>
              <w:t>2.</w:t>
            </w:r>
          </w:p>
          <w:bookmarkEnd w:id="122"/>
          <w:p w14:paraId="46B0B6ED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04668874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35D13641" w14:textId="77777777" w:rsidTr="008C51C7">
        <w:tc>
          <w:tcPr>
            <w:tcW w:w="6200" w:type="dxa"/>
            <w:shd w:val="clear" w:color="auto" w:fill="auto"/>
          </w:tcPr>
          <w:p w14:paraId="0BCB200E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23" w:name="c25q"/>
            <w:bookmarkEnd w:id="123"/>
            <w:r w:rsidRPr="008C51C7">
              <w:rPr>
                <w:rFonts w:ascii="Chu Van An" w:hAnsi="Chu Van An" w:cs="Chu Van An"/>
                <w:b/>
                <w:color w:val="0000FF"/>
              </w:rPr>
              <w:t>25:</w:t>
            </w:r>
            <w:r w:rsidRPr="008C51C7">
              <w:rPr>
                <w:rFonts w:ascii="Chu Van An" w:hAnsi="Chu Van An" w:cs="Chu Van An"/>
                <w:color w:val="000000"/>
              </w:rPr>
              <w:t xml:space="preserve">Cho hàm số </w:t>
            </w:r>
            <w:r w:rsidRPr="008C51C7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1035" w:dyaOrig="615" w14:anchorId="14B4673B">
                <v:shape id="_x0000_i13419" type="#_x0000_t75" style="width:51.9pt;height:31pt" o:ole="">
                  <v:imagedata r:id="rId553" o:title=""/>
                </v:shape>
                <o:OLEObject Type="Embed" ProgID="Equation.DSMT4" ShapeID="_x0000_i13419" DrawAspect="Content" ObjectID="_1690434175" r:id="rId554"/>
              </w:object>
            </w:r>
            <w:r w:rsidRPr="008C51C7">
              <w:rPr>
                <w:rFonts w:ascii="Chu Van An" w:hAnsi="Chu Van An" w:cs="Chu Van An"/>
                <w:color w:val="000000"/>
              </w:rPr>
              <w:t xml:space="preserve">. Khi đó, nghiệm của phương trình </w:t>
            </w:r>
            <w:r w:rsidRPr="008C51C7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615" w:dyaOrig="315" w14:anchorId="67E9118E">
                <v:shape id="_x0000_i13420" type="#_x0000_t75" style="width:31pt;height:15.9pt" o:ole="">
                  <v:imagedata r:id="rId555" o:title=""/>
                </v:shape>
                <o:OLEObject Type="Embed" ProgID="Equation.DSMT4" ShapeID="_x0000_i13420" DrawAspect="Content" ObjectID="_1690434176" r:id="rId556"/>
              </w:object>
            </w:r>
            <w:r w:rsidRPr="008C51C7">
              <w:rPr>
                <w:rFonts w:ascii="Chu Van An" w:hAnsi="Chu Van An" w:cs="Chu Van An"/>
                <w:color w:val="000000"/>
              </w:rPr>
              <w:t>có nghiệm là</w:t>
            </w:r>
          </w:p>
          <w:p w14:paraId="0A997927" w14:textId="77777777" w:rsidR="008C51C7" w:rsidRPr="008C51C7" w:rsidRDefault="008C51C7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24" w:name="c25a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1920" w:dyaOrig="405" w14:anchorId="73536D98">
                <v:shape id="_x0000_i13421" type="#_x0000_t75" style="width:96.3pt;height:20.1pt" o:ole="">
                  <v:imagedata r:id="rId557" o:title=""/>
                </v:shape>
                <o:OLEObject Type="Embed" ProgID="Equation.DSMT4" ShapeID="_x0000_i13421" DrawAspect="Content" ObjectID="_1690434177" r:id="rId558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125" w:name="c25b"/>
            <w:bookmarkEnd w:id="124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2100" w:dyaOrig="405" w14:anchorId="62A04778">
                <v:shape id="_x0000_i13422" type="#_x0000_t75" style="width:104.65pt;height:20.1pt" o:ole="">
                  <v:imagedata r:id="rId559" o:title=""/>
                </v:shape>
                <o:OLEObject Type="Embed" ProgID="Equation.DSMT4" ShapeID="_x0000_i13422" DrawAspect="Content" ObjectID="_1690434178" r:id="rId560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3CC98C42" w14:textId="77777777" w:rsidR="008C51C7" w:rsidRPr="008C51C7" w:rsidRDefault="008C51C7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26" w:name="c25c"/>
            <w:bookmarkEnd w:id="125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1845" w:dyaOrig="405" w14:anchorId="39E2AC1F">
                <v:shape id="_x0000_i13423" type="#_x0000_t75" style="width:92.1pt;height:20.1pt" o:ole="">
                  <v:imagedata r:id="rId561" o:title=""/>
                </v:shape>
                <o:OLEObject Type="Embed" ProgID="Equation.DSMT4" ShapeID="_x0000_i13423" DrawAspect="Content" ObjectID="_1690434179" r:id="rId562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127" w:name="c25d"/>
            <w:bookmarkEnd w:id="126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1950" w:dyaOrig="405" w14:anchorId="47F1FFD2">
                <v:shape id="_x0000_i13424" type="#_x0000_t75" style="width:97.1pt;height:20.1pt" o:ole="">
                  <v:imagedata r:id="rId563" o:title=""/>
                </v:shape>
                <o:OLEObject Type="Embed" ProgID="Equation.DSMT4" ShapeID="_x0000_i13424" DrawAspect="Content" ObjectID="_1690434180" r:id="rId564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bookmarkEnd w:id="127"/>
          <w:p w14:paraId="1B169792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4CC17C7A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21EC06DC" w14:textId="77777777" w:rsidTr="008C51C7">
        <w:tc>
          <w:tcPr>
            <w:tcW w:w="6200" w:type="dxa"/>
            <w:shd w:val="clear" w:color="auto" w:fill="auto"/>
          </w:tcPr>
          <w:p w14:paraId="361B1E9A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28" w:name="c26q"/>
            <w:bookmarkEnd w:id="128"/>
            <w:r w:rsidRPr="008C51C7">
              <w:rPr>
                <w:rFonts w:ascii="Chu Van An" w:hAnsi="Chu Van An" w:cs="Chu Van An"/>
                <w:b/>
                <w:color w:val="0000FF"/>
              </w:rPr>
              <w:t>26:</w:t>
            </w:r>
            <w:r w:rsidRPr="008C51C7">
              <w:rPr>
                <w:rFonts w:ascii="Chu Van An" w:hAnsi="Chu Van An" w:cs="Chu Van An"/>
                <w:iCs/>
                <w:lang w:val="fr-FR"/>
              </w:rPr>
              <w:t xml:space="preserve">Hàm số </w:t>
            </w:r>
            <w:r w:rsidRPr="008C51C7">
              <w:rPr>
                <w:rFonts w:ascii="Chu Van An" w:eastAsia="Times New Roman" w:hAnsi="Chu Van An" w:cs="Chu Van An"/>
                <w:position w:val="-28"/>
              </w:rPr>
              <w:object w:dxaOrig="1935" w:dyaOrig="720" w14:anchorId="29EFFDF9">
                <v:shape id="_x0000_i13425" type="#_x0000_t75" style="width:97.1pt;height:36pt" o:ole="">
                  <v:imagedata r:id="rId565" o:title=""/>
                </v:shape>
                <o:OLEObject Type="Embed" ProgID="Equation.DSMT4" ShapeID="_x0000_i13425" DrawAspect="Content" ObjectID="_1690434181" r:id="rId566"/>
              </w:object>
            </w:r>
            <w:r w:rsidRPr="008C51C7">
              <w:rPr>
                <w:rFonts w:ascii="Chu Van An" w:hAnsi="Chu Van An" w:cs="Chu Van An"/>
                <w:iCs/>
                <w:lang w:val="fr-FR"/>
              </w:rPr>
              <w:t xml:space="preserve"> có </w:t>
            </w:r>
            <w:r w:rsidRPr="008C51C7">
              <w:rPr>
                <w:rFonts w:ascii="Chu Van An" w:eastAsia="Times New Roman" w:hAnsi="Chu Van An" w:cs="Chu Van An"/>
                <w:position w:val="-28"/>
              </w:rPr>
              <w:object w:dxaOrig="3375" w:dyaOrig="675" w14:anchorId="76EEF566">
                <v:shape id="_x0000_i13426" type="#_x0000_t75" style="width:169.1pt;height:33.5pt" o:ole="">
                  <v:imagedata r:id="rId567" o:title=""/>
                </v:shape>
                <o:OLEObject Type="Embed" ProgID="Equation.DSMT4" ShapeID="_x0000_i13426" DrawAspect="Content" ObjectID="_1690434182" r:id="rId568"/>
              </w:object>
            </w:r>
            <w:r w:rsidRPr="008C51C7">
              <w:rPr>
                <w:rFonts w:ascii="Chu Van An" w:hAnsi="Chu Van An" w:cs="Chu Van An"/>
                <w:lang w:val="vi-VN"/>
              </w:rPr>
              <w:t xml:space="preserve">. </w:t>
            </w:r>
            <w:r w:rsidRPr="008C51C7">
              <w:rPr>
                <w:rFonts w:ascii="Chu Van An" w:hAnsi="Chu Van An" w:cs="Chu Van An"/>
                <w:iCs/>
                <w:lang w:val="fr-FR"/>
              </w:rPr>
              <w:t xml:space="preserve">Tính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1515" w:dyaOrig="315" w14:anchorId="48492FE2">
                <v:shape id="_x0000_i13427" type="#_x0000_t75" style="width:76.2pt;height:15.9pt" o:ole="">
                  <v:imagedata r:id="rId569" o:title=""/>
                </v:shape>
                <o:OLEObject Type="Embed" ProgID="Equation.DSMT4" ShapeID="_x0000_i13427" DrawAspect="Content" ObjectID="_1690434183" r:id="rId570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4971BC42" w14:textId="77777777" w:rsidR="008C51C7" w:rsidRPr="008C51C7" w:rsidRDefault="008C51C7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iCs/>
                <w:color w:val="0000FF"/>
                <w:lang w:val="fr-FR"/>
              </w:rPr>
            </w:pPr>
            <w:bookmarkStart w:id="129" w:name="c26a"/>
            <w:r w:rsidRPr="008C51C7">
              <w:rPr>
                <w:rFonts w:ascii="Chu Van An" w:hAnsi="Chu Van An" w:cs="Chu Van An"/>
                <w:b/>
                <w:iCs/>
                <w:color w:val="0000FF"/>
                <w:lang w:val="fr-FR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iCs/>
                <w:color w:val="0000FF"/>
                <w:lang w:val="fr-FR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b/>
                <w:iCs/>
                <w:color w:val="0000FF"/>
                <w:position w:val="-4"/>
                <w:lang w:val="vi-VN"/>
              </w:rPr>
              <w:object w:dxaOrig="660" w:dyaOrig="255" w14:anchorId="3ABEC53F">
                <v:shape id="_x0000_i13428" type="#_x0000_t75" style="width:32.65pt;height:12.55pt" o:ole="">
                  <v:imagedata r:id="rId571" o:title=""/>
                </v:shape>
                <o:OLEObject Type="Embed" ProgID="Equation.DSMT4" ShapeID="_x0000_i13428" DrawAspect="Content" ObjectID="_1690434184" r:id="rId572"/>
              </w:object>
            </w:r>
            <w:r w:rsidRPr="008C51C7">
              <w:rPr>
                <w:rFonts w:ascii="Chu Van An" w:hAnsi="Chu Van An" w:cs="Chu Van An"/>
                <w:iCs/>
                <w:lang w:val="fr-FR"/>
              </w:rPr>
              <w:t>.</w:t>
            </w:r>
            <w:bookmarkStart w:id="130" w:name="c26b"/>
            <w:bookmarkEnd w:id="129"/>
            <w:r w:rsidRPr="008C51C7">
              <w:rPr>
                <w:rFonts w:ascii="Chu Van An" w:hAnsi="Chu Van An" w:cs="Chu Van An"/>
                <w:b/>
                <w:iCs/>
                <w:color w:val="0000FF"/>
                <w:lang w:val="fr-FR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b/>
                <w:iCs/>
                <w:color w:val="0000FF"/>
                <w:position w:val="-6"/>
                <w:lang w:val="vi-VN"/>
              </w:rPr>
              <w:object w:dxaOrig="705" w:dyaOrig="285" w14:anchorId="43A1DB0D">
                <v:shape id="_x0000_i13429" type="#_x0000_t75" style="width:35.15pt;height:14.25pt" o:ole="">
                  <v:imagedata r:id="rId573" o:title=""/>
                </v:shape>
                <o:OLEObject Type="Embed" ProgID="Equation.DSMT4" ShapeID="_x0000_i13429" DrawAspect="Content" ObjectID="_1690434185" r:id="rId574"/>
              </w:object>
            </w:r>
            <w:r w:rsidRPr="008C51C7">
              <w:rPr>
                <w:rFonts w:ascii="Chu Van An" w:hAnsi="Chu Van An" w:cs="Chu Van An"/>
                <w:iCs/>
                <w:lang w:val="fr-FR"/>
              </w:rPr>
              <w:t>.</w:t>
            </w:r>
            <w:bookmarkStart w:id="131" w:name="c26c"/>
            <w:bookmarkEnd w:id="130"/>
            <w:r w:rsidRPr="008C51C7">
              <w:rPr>
                <w:rFonts w:ascii="Chu Van An" w:hAnsi="Chu Van An" w:cs="Chu Van An"/>
                <w:b/>
                <w:iCs/>
                <w:color w:val="0000FF"/>
                <w:lang w:val="fr-FR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b/>
                <w:iCs/>
                <w:color w:val="0000FF"/>
                <w:position w:val="-6"/>
                <w:lang w:val="vi-VN"/>
              </w:rPr>
              <w:object w:dxaOrig="585" w:dyaOrig="285" w14:anchorId="335D6168">
                <v:shape id="_x0000_i13430" type="#_x0000_t75" style="width:29.3pt;height:14.25pt" o:ole="">
                  <v:imagedata r:id="rId575" o:title=""/>
                </v:shape>
                <o:OLEObject Type="Embed" ProgID="Equation.DSMT4" ShapeID="_x0000_i13430" DrawAspect="Content" ObjectID="_1690434186" r:id="rId576"/>
              </w:object>
            </w:r>
            <w:r w:rsidRPr="008C51C7">
              <w:rPr>
                <w:rFonts w:ascii="Chu Van An" w:hAnsi="Chu Van An" w:cs="Chu Van An"/>
                <w:iCs/>
                <w:lang w:val="fr-FR"/>
              </w:rPr>
              <w:t>.</w:t>
            </w:r>
            <w:bookmarkStart w:id="132" w:name="c26d"/>
            <w:bookmarkEnd w:id="131"/>
            <w:r w:rsidRPr="008C51C7">
              <w:rPr>
                <w:rFonts w:ascii="Chu Van An" w:hAnsi="Chu Van An" w:cs="Chu Van An"/>
                <w:b/>
                <w:iCs/>
                <w:color w:val="0000FF"/>
                <w:lang w:val="fr-FR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b/>
                <w:iCs/>
                <w:color w:val="0000FF"/>
                <w:position w:val="-4"/>
                <w:lang w:val="vi-VN"/>
              </w:rPr>
              <w:object w:dxaOrig="585" w:dyaOrig="255" w14:anchorId="206EAAE6">
                <v:shape id="_x0000_i13431" type="#_x0000_t75" style="width:29.3pt;height:12.55pt" o:ole="">
                  <v:imagedata r:id="rId577" o:title=""/>
                </v:shape>
                <o:OLEObject Type="Embed" ProgID="Equation.DSMT4" ShapeID="_x0000_i13431" DrawAspect="Content" ObjectID="_1690434187" r:id="rId578"/>
              </w:object>
            </w:r>
            <w:r w:rsidRPr="008C51C7">
              <w:rPr>
                <w:rFonts w:ascii="Chu Van An" w:hAnsi="Chu Van An" w:cs="Chu Van An"/>
                <w:iCs/>
                <w:lang w:val="fr-FR"/>
              </w:rPr>
              <w:t>.</w:t>
            </w:r>
          </w:p>
          <w:bookmarkEnd w:id="132"/>
          <w:p w14:paraId="2B50004D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37285906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3F41B151" w14:textId="77777777" w:rsidTr="008C51C7">
        <w:tc>
          <w:tcPr>
            <w:tcW w:w="6200" w:type="dxa"/>
            <w:shd w:val="clear" w:color="auto" w:fill="auto"/>
          </w:tcPr>
          <w:p w14:paraId="76CFEAEE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33" w:name="c27q"/>
            <w:bookmarkEnd w:id="133"/>
            <w:r w:rsidRPr="008C51C7">
              <w:rPr>
                <w:rFonts w:ascii="Chu Van An" w:hAnsi="Chu Van An" w:cs="Chu Van An"/>
                <w:b/>
                <w:color w:val="0000FF"/>
              </w:rPr>
              <w:t>27:</w:t>
            </w:r>
            <w:r w:rsidRPr="008C51C7">
              <w:rPr>
                <w:rFonts w:ascii="Chu Van An" w:hAnsi="Chu Van An" w:cs="Chu Van An"/>
                <w:iCs/>
                <w:lang w:val="fr-FR"/>
              </w:rPr>
              <w:t xml:space="preserve">Cho hàm số </w:t>
            </w:r>
            <w:r w:rsidRPr="008C51C7">
              <w:rPr>
                <w:rFonts w:ascii="Chu Van An" w:eastAsia="Times New Roman" w:hAnsi="Chu Van An" w:cs="Chu Van An"/>
                <w:position w:val="-14"/>
                <w:lang w:val="vi-VN"/>
              </w:rPr>
              <w:object w:dxaOrig="960" w:dyaOrig="405" w14:anchorId="509F0468">
                <v:shape id="_x0000_i13432" type="#_x0000_t75" style="width:47.7pt;height:20.1pt" o:ole="">
                  <v:imagedata r:id="rId579" o:title=""/>
                </v:shape>
                <o:OLEObject Type="Embed" ProgID="Equation.DSMT4" ShapeID="_x0000_i13432" DrawAspect="Content" ObjectID="_1690434188" r:id="rId580"/>
              </w:object>
            </w:r>
            <w:r w:rsidRPr="008C51C7">
              <w:rPr>
                <w:rFonts w:ascii="Chu Van An" w:hAnsi="Chu Van An" w:cs="Chu Van An"/>
                <w:iCs/>
                <w:lang w:val="fr-FR"/>
              </w:rPr>
              <w:t xml:space="preserve"> có đạo hàm trên </w:t>
            </w:r>
            <w:r w:rsidRPr="008C51C7">
              <w:rPr>
                <w:rFonts w:ascii="Chu Van An" w:eastAsia="Times New Roman" w:hAnsi="Chu Van An" w:cs="Chu Van An"/>
                <w:position w:val="-4"/>
                <w:lang w:val="fr-FR"/>
              </w:rPr>
              <w:object w:dxaOrig="255" w:dyaOrig="255" w14:anchorId="7F78F53A">
                <v:shape id="_x0000_i13433" type="#_x0000_t75" style="width:12.55pt;height:12.55pt" o:ole="">
                  <v:imagedata r:id="rId581" o:title=""/>
                </v:shape>
                <o:OLEObject Type="Embed" ProgID="Equation.DSMT4" ShapeID="_x0000_i13433" DrawAspect="Content" ObjectID="_1690434189" r:id="rId582"/>
              </w:object>
            </w:r>
            <w:r w:rsidRPr="008C51C7">
              <w:rPr>
                <w:rFonts w:ascii="Chu Van An" w:hAnsi="Chu Van An" w:cs="Chu Van An"/>
                <w:iCs/>
                <w:lang w:val="fr-FR"/>
              </w:rPr>
              <w:t xml:space="preserve"> thỏa mãn </w:t>
            </w:r>
            <w:r w:rsidRPr="008C51C7">
              <w:rPr>
                <w:rFonts w:ascii="Chu Van An" w:eastAsia="Times New Roman" w:hAnsi="Chu Van An" w:cs="Chu Van An"/>
                <w:position w:val="-14"/>
                <w:lang w:val="fr-FR"/>
              </w:rPr>
              <w:object w:dxaOrig="1230" w:dyaOrig="405" w14:anchorId="5E649E0A">
                <v:shape id="_x0000_i13434" type="#_x0000_t75" style="width:61.1pt;height:20.1pt" o:ole="">
                  <v:imagedata r:id="rId583" o:title=""/>
                </v:shape>
                <o:OLEObject Type="Embed" ProgID="Equation.DSMT4" ShapeID="_x0000_i13434" DrawAspect="Content" ObjectID="_1690434190" r:id="rId584"/>
              </w:object>
            </w:r>
            <w:r w:rsidRPr="008C51C7">
              <w:rPr>
                <w:rFonts w:ascii="Chu Van An" w:hAnsi="Chu Van An" w:cs="Chu Van An"/>
                <w:iCs/>
                <w:lang w:val="fr-FR"/>
              </w:rPr>
              <w:t xml:space="preserve">. Đạo hàm của hàm số </w:t>
            </w:r>
            <w:r w:rsidRPr="008C51C7">
              <w:rPr>
                <w:rFonts w:ascii="Chu Van An" w:eastAsia="Times New Roman" w:hAnsi="Chu Van An" w:cs="Chu Van An"/>
                <w:position w:val="-14"/>
                <w:lang w:val="fr-FR"/>
              </w:rPr>
              <w:object w:dxaOrig="1905" w:dyaOrig="405" w14:anchorId="550FDC18">
                <v:shape id="_x0000_i13435" type="#_x0000_t75" style="width:95.45pt;height:20.1pt" o:ole="">
                  <v:imagedata r:id="rId585" o:title=""/>
                </v:shape>
                <o:OLEObject Type="Embed" ProgID="Equation.DSMT4" ShapeID="_x0000_i13435" DrawAspect="Content" ObjectID="_1690434191" r:id="rId586"/>
              </w:object>
            </w:r>
            <w:r w:rsidRPr="008C51C7">
              <w:rPr>
                <w:rFonts w:ascii="Chu Van An" w:hAnsi="Chu Van An" w:cs="Chu Van An"/>
                <w:iCs/>
                <w:lang w:val="fr-FR"/>
              </w:rPr>
              <w:t xml:space="preserve"> tại </w:t>
            </w:r>
            <w:r w:rsidRPr="008C51C7">
              <w:rPr>
                <w:rFonts w:ascii="Chu Van An" w:eastAsia="Times New Roman" w:hAnsi="Chu Van An" w:cs="Chu Van An"/>
                <w:position w:val="-6"/>
                <w:lang w:val="fr-FR"/>
              </w:rPr>
              <w:object w:dxaOrig="600" w:dyaOrig="210" w14:anchorId="5C7B653A">
                <v:shape id="_x0000_i13436" type="#_x0000_t75" style="width:30.15pt;height:10.9pt" o:ole="">
                  <v:imagedata r:id="rId587" o:title=""/>
                </v:shape>
                <o:OLEObject Type="Embed" ProgID="Equation.DSMT4" ShapeID="_x0000_i13436" DrawAspect="Content" ObjectID="_1690434192" r:id="rId588"/>
              </w:object>
            </w:r>
            <w:r w:rsidRPr="008C51C7">
              <w:rPr>
                <w:rFonts w:ascii="Chu Van An" w:hAnsi="Chu Van An" w:cs="Chu Van An"/>
                <w:iCs/>
                <w:lang w:val="fr-FR"/>
              </w:rPr>
              <w:t xml:space="preserve"> bằng</w:t>
            </w:r>
          </w:p>
          <w:p w14:paraId="21749177" w14:textId="77777777" w:rsidR="008C51C7" w:rsidRPr="008C51C7" w:rsidRDefault="008C51C7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34" w:name="c27a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b/>
                <w:bCs/>
                <w:iCs/>
                <w:color w:val="0000FF"/>
                <w:position w:val="-6"/>
                <w:lang w:val="vi-VN"/>
              </w:rPr>
              <w:object w:dxaOrig="450" w:dyaOrig="285" w14:anchorId="04E73A1D">
                <v:shape id="_x0000_i13437" type="#_x0000_t75" style="width:22.6pt;height:14.25pt" o:ole="">
                  <v:imagedata r:id="rId589" o:title=""/>
                </v:shape>
                <o:OLEObject Type="Embed" ProgID="Equation.DSMT4" ShapeID="_x0000_i13437" DrawAspect="Content" ObjectID="_1690434193" r:id="rId590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135" w:name="c27b"/>
            <w:bookmarkEnd w:id="134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b/>
                <w:bCs/>
                <w:iCs/>
                <w:color w:val="0000FF"/>
                <w:position w:val="-6"/>
                <w:lang w:val="vi-VN"/>
              </w:rPr>
              <w:object w:dxaOrig="450" w:dyaOrig="285" w14:anchorId="35AD2E6C">
                <v:shape id="_x0000_i13438" type="#_x0000_t75" style="width:22.6pt;height:14.25pt" o:ole="">
                  <v:imagedata r:id="rId591" o:title=""/>
                </v:shape>
                <o:OLEObject Type="Embed" ProgID="Equation.DSMT4" ShapeID="_x0000_i13438" DrawAspect="Content" ObjectID="_1690434194" r:id="rId592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136" w:name="c27c"/>
            <w:bookmarkEnd w:id="135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b/>
                <w:bCs/>
                <w:iCs/>
                <w:color w:val="0000FF"/>
                <w:position w:val="-6"/>
                <w:lang w:val="vi-VN"/>
              </w:rPr>
              <w:object w:dxaOrig="450" w:dyaOrig="285" w14:anchorId="4FDAAE70">
                <v:shape id="_x0000_i13439" type="#_x0000_t75" style="width:22.6pt;height:14.25pt" o:ole="">
                  <v:imagedata r:id="rId593" o:title=""/>
                </v:shape>
                <o:OLEObject Type="Embed" ProgID="Equation.DSMT4" ShapeID="_x0000_i13439" DrawAspect="Content" ObjectID="_1690434195" r:id="rId594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137" w:name="c27d"/>
            <w:bookmarkEnd w:id="136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b/>
                <w:bCs/>
                <w:iCs/>
                <w:color w:val="0000FF"/>
                <w:position w:val="-6"/>
                <w:lang w:val="vi-VN"/>
              </w:rPr>
              <w:object w:dxaOrig="450" w:dyaOrig="285" w14:anchorId="1362EA4A">
                <v:shape id="_x0000_i13440" type="#_x0000_t75" style="width:22.6pt;height:14.25pt" o:ole="">
                  <v:imagedata r:id="rId595" o:title=""/>
                </v:shape>
                <o:OLEObject Type="Embed" ProgID="Equation.DSMT4" ShapeID="_x0000_i13440" DrawAspect="Content" ObjectID="_1690434196" r:id="rId596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</w:p>
          <w:bookmarkEnd w:id="137"/>
          <w:p w14:paraId="0FFD5661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04E77A0B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36BEA31C" w14:textId="77777777" w:rsidTr="008C51C7">
        <w:tc>
          <w:tcPr>
            <w:tcW w:w="6200" w:type="dxa"/>
            <w:shd w:val="clear" w:color="auto" w:fill="auto"/>
          </w:tcPr>
          <w:p w14:paraId="563C488A" w14:textId="77777777" w:rsidR="008C51C7" w:rsidRPr="008C51C7" w:rsidRDefault="008C51C7" w:rsidP="00355B92">
            <w:pPr>
              <w:pStyle w:val="cau"/>
              <w:spacing w:before="0" w:after="0" w:line="276" w:lineRule="auto"/>
              <w:ind w:left="0" w:firstLine="0"/>
              <w:mirrorIndents/>
              <w:jc w:val="left"/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  <w:t xml:space="preserve">Câu </w:t>
            </w:r>
            <w:bookmarkStart w:id="138" w:name="c28q"/>
            <w:bookmarkEnd w:id="138"/>
            <w:r w:rsidRPr="008C51C7"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  <w:t>28:</w:t>
            </w:r>
            <w:r w:rsidRPr="008C51C7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Cho các hàm số </w:t>
            </w:r>
            <w:r w:rsidRPr="008C51C7">
              <w:rPr>
                <w:rFonts w:ascii="Chu Van An" w:eastAsia="Calibri" w:hAnsi="Chu Van An" w:cs="Chu Van An"/>
                <w:position w:val="-14"/>
                <w:sz w:val="22"/>
                <w:szCs w:val="22"/>
              </w:rPr>
              <w:object w:dxaOrig="4530" w:dyaOrig="435" w14:anchorId="54C2C610">
                <v:shape id="_x0000_i13441" type="#_x0000_t75" style="width:226.9pt;height:21.75pt" o:ole="">
                  <v:imagedata r:id="rId597" o:title=""/>
                </v:shape>
                <o:OLEObject Type="Embed" ProgID="Equation.DSMT4" ShapeID="_x0000_i13441" DrawAspect="Content" ObjectID="_1690434197" r:id="rId598"/>
              </w:object>
            </w:r>
            <w:r w:rsidRPr="008C51C7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Biểu thức </w:t>
            </w:r>
            <w:r w:rsidRPr="008C51C7">
              <w:rPr>
                <w:rFonts w:ascii="Chu Van An" w:eastAsia="Calibri" w:hAnsi="Chu Van An" w:cs="Chu Van An"/>
                <w:position w:val="-14"/>
                <w:sz w:val="22"/>
                <w:szCs w:val="22"/>
              </w:rPr>
              <w:object w:dxaOrig="615" w:dyaOrig="390" w14:anchorId="4F3541F5">
                <v:shape id="_x0000_i13442" type="#_x0000_t75" style="width:31pt;height:19.25pt" o:ole="">
                  <v:imagedata r:id="rId599" o:title=""/>
                </v:shape>
                <o:OLEObject Type="Embed" ProgID="Equation.DSMT4" ShapeID="_x0000_i13442" DrawAspect="Content" ObjectID="_1690434198" r:id="rId600"/>
              </w:object>
            </w:r>
            <w:r w:rsidRPr="008C51C7">
              <w:rPr>
                <w:rFonts w:ascii="Chu Van An" w:hAnsi="Chu Van An" w:cs="Chu Van An"/>
                <w:color w:val="000000"/>
                <w:sz w:val="22"/>
                <w:szCs w:val="22"/>
              </w:rPr>
              <w:t>bằng</w:t>
            </w:r>
          </w:p>
          <w:p w14:paraId="61B7C759" w14:textId="77777777" w:rsidR="008C51C7" w:rsidRPr="008C51C7" w:rsidRDefault="008C51C7" w:rsidP="00355B92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39" w:name="c28a"/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275" w:dyaOrig="435" w14:anchorId="49302E4B">
                <v:shape id="_x0000_i13443" type="#_x0000_t75" style="width:63.65pt;height:21.75pt" o:ole="">
                  <v:imagedata r:id="rId601" o:title=""/>
                </v:shape>
                <o:OLEObject Type="Embed" ProgID="Equation.DSMT4" ShapeID="_x0000_i13443" DrawAspect="Content" ObjectID="_1690434199" r:id="rId602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140" w:name="c28b"/>
            <w:bookmarkEnd w:id="139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740" w:dyaOrig="435" w14:anchorId="586CC85D">
                <v:shape id="_x0000_i13444" type="#_x0000_t75" style="width:87.05pt;height:21.75pt" o:ole="">
                  <v:imagedata r:id="rId603" o:title=""/>
                </v:shape>
                <o:OLEObject Type="Embed" ProgID="Equation.DSMT4" ShapeID="_x0000_i13444" DrawAspect="Content" ObjectID="_1690434200" r:id="rId604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62678CC7" w14:textId="77777777" w:rsidR="008C51C7" w:rsidRPr="008C51C7" w:rsidRDefault="008C51C7" w:rsidP="00355B92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41" w:name="c28c"/>
            <w:bookmarkEnd w:id="140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890" w:dyaOrig="435" w14:anchorId="604F7ECF">
                <v:shape id="_x0000_i13445" type="#_x0000_t75" style="width:94.6pt;height:21.75pt" o:ole="">
                  <v:imagedata r:id="rId605" o:title=""/>
                </v:shape>
                <o:OLEObject Type="Embed" ProgID="Equation.DSMT4" ShapeID="_x0000_i13445" DrawAspect="Content" ObjectID="_1690434201" r:id="rId606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bookmarkStart w:id="142" w:name="c28d"/>
            <w:bookmarkEnd w:id="141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785" w:dyaOrig="435" w14:anchorId="64C0C209">
                <v:shape id="_x0000_i13446" type="#_x0000_t75" style="width:89.6pt;height:21.75pt" o:ole="">
                  <v:imagedata r:id="rId607" o:title=""/>
                </v:shape>
                <o:OLEObject Type="Embed" ProgID="Equation.DSMT4" ShapeID="_x0000_i13446" DrawAspect="Content" ObjectID="_1690434202" r:id="rId608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bookmarkEnd w:id="142"/>
          <w:p w14:paraId="39909A44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7B7AF2B9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8C51C7" w:rsidRPr="008C51C7" w14:paraId="2B4024F5" w14:textId="77777777" w:rsidTr="008C51C7">
        <w:tc>
          <w:tcPr>
            <w:tcW w:w="6200" w:type="dxa"/>
            <w:shd w:val="clear" w:color="auto" w:fill="auto"/>
          </w:tcPr>
          <w:p w14:paraId="4A844569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43" w:name="c29q"/>
            <w:bookmarkEnd w:id="143"/>
            <w:r w:rsidRPr="008C51C7">
              <w:rPr>
                <w:rFonts w:ascii="Chu Van An" w:hAnsi="Chu Van An" w:cs="Chu Van An"/>
                <w:b/>
                <w:color w:val="0000FF"/>
              </w:rPr>
              <w:t>29:</w:t>
            </w:r>
            <w:r w:rsidRPr="008C51C7">
              <w:rPr>
                <w:rFonts w:ascii="Chu Van An" w:hAnsi="Chu Van An" w:cs="Chu Van An"/>
                <w:noProof/>
              </w:rPr>
              <w:t xml:space="preserve">Cho hàm số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585" w:dyaOrig="420" w14:anchorId="51E0B041">
                <v:shape id="_x0000_i13447" type="#_x0000_t75" style="width:29.3pt;height:20.95pt" o:ole="">
                  <v:imagedata r:id="rId609" o:title=""/>
                </v:shape>
                <o:OLEObject Type="Embed" ProgID="Equation.DSMT4" ShapeID="_x0000_i13447" DrawAspect="Content" ObjectID="_1690434203" r:id="rId610"/>
              </w:object>
            </w:r>
            <w:r w:rsidRPr="008C51C7">
              <w:rPr>
                <w:rFonts w:ascii="Chu Van An" w:hAnsi="Chu Van An" w:cs="Chu Van An"/>
              </w:rPr>
              <w:t xml:space="preserve"> xác định và có đạo hàm trên </w:t>
            </w:r>
            <w:r w:rsidRPr="008C51C7">
              <w:rPr>
                <w:rFonts w:ascii="Chu Van An" w:eastAsia="Times New Roman" w:hAnsi="Chu Van An" w:cs="Chu Van An"/>
                <w:position w:val="-4"/>
              </w:rPr>
              <w:object w:dxaOrig="270" w:dyaOrig="270" w14:anchorId="33D6976A">
                <v:shape id="_x0000_i13448" type="#_x0000_t75" style="width:13.4pt;height:13.4pt" o:ole="">
                  <v:imagedata r:id="rId611" o:title=""/>
                </v:shape>
                <o:OLEObject Type="Embed" ProgID="Equation.DSMT4" ShapeID="_x0000_i13448" DrawAspect="Content" ObjectID="_1690434204" r:id="rId612"/>
              </w:object>
            </w:r>
            <w:r w:rsidRPr="008C51C7">
              <w:rPr>
                <w:rFonts w:ascii="Chu Van An" w:hAnsi="Chu Van An" w:cs="Chu Van An"/>
              </w:rPr>
              <w:t xml:space="preserve">, thỏa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3300" w:dyaOrig="420" w14:anchorId="4A7B8344">
                <v:shape id="_x0000_i13449" type="#_x0000_t75" style="width:164.95pt;height:20.95pt" o:ole="">
                  <v:imagedata r:id="rId613" o:title=""/>
                </v:shape>
                <o:OLEObject Type="Embed" ProgID="Equation.DSMT4" ShapeID="_x0000_i13449" DrawAspect="Content" ObjectID="_1690434205" r:id="rId614"/>
              </w:object>
            </w:r>
            <w:r w:rsidRPr="008C51C7">
              <w:rPr>
                <w:rFonts w:ascii="Chu Van An" w:hAnsi="Chu Van An" w:cs="Chu Van An"/>
              </w:rPr>
              <w:t xml:space="preserve">. Phương trình tiếp tuyến của đồ thị hàm số </w:t>
            </w:r>
            <w:r w:rsidRPr="008C51C7">
              <w:rPr>
                <w:rFonts w:ascii="Chu Van An" w:eastAsia="Times New Roman" w:hAnsi="Chu Van An" w:cs="Chu Van An"/>
                <w:color w:val="FF0000"/>
                <w:position w:val="-14"/>
              </w:rPr>
              <w:object w:dxaOrig="960" w:dyaOrig="420" w14:anchorId="7F67A5A9">
                <v:shape id="_x0000_i13450" type="#_x0000_t75" style="width:47.7pt;height:20.95pt" o:ole="">
                  <v:imagedata r:id="rId615" o:title=""/>
                </v:shape>
                <o:OLEObject Type="Embed" ProgID="Equation.DSMT4" ShapeID="_x0000_i13450" DrawAspect="Content" ObjectID="_1690434206" r:id="rId616"/>
              </w:object>
            </w:r>
            <w:r w:rsidRPr="008C51C7">
              <w:rPr>
                <w:rFonts w:ascii="Chu Van An" w:hAnsi="Chu Van An" w:cs="Chu Van An"/>
                <w:color w:val="FF0000"/>
              </w:rPr>
              <w:t xml:space="preserve"> </w:t>
            </w:r>
            <w:r w:rsidRPr="008C51C7">
              <w:rPr>
                <w:rFonts w:ascii="Chu Van An" w:hAnsi="Chu Van An" w:cs="Chu Van An"/>
              </w:rPr>
              <w:t xml:space="preserve">tại điểm có hoành độ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555" w:dyaOrig="285" w14:anchorId="464B3C0E">
                <v:shape id="_x0000_i13451" type="#_x0000_t75" style="width:27.65pt;height:14.25pt" o:ole="">
                  <v:imagedata r:id="rId617" o:title=""/>
                </v:shape>
                <o:OLEObject Type="Embed" ProgID="Equation.DSMT4" ShapeID="_x0000_i13451" DrawAspect="Content" ObjectID="_1690434207" r:id="rId618"/>
              </w:object>
            </w:r>
            <w:r w:rsidRPr="008C51C7">
              <w:rPr>
                <w:rFonts w:ascii="Chu Van An" w:hAnsi="Chu Van An" w:cs="Chu Van An"/>
              </w:rPr>
              <w:t xml:space="preserve"> là</w:t>
            </w:r>
          </w:p>
          <w:p w14:paraId="4F67979F" w14:textId="77777777" w:rsidR="008C51C7" w:rsidRPr="008C51C7" w:rsidRDefault="008C51C7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44" w:name="c29a"/>
            <w:r w:rsidRPr="008C51C7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>A.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color w:val="0000FF"/>
                <w:position w:val="-10"/>
              </w:rPr>
              <w:object w:dxaOrig="810" w:dyaOrig="315" w14:anchorId="4F4BC212">
                <v:shape id="_x0000_i13452" type="#_x0000_t75" style="width:40.2pt;height:15.9pt" o:ole="">
                  <v:imagedata r:id="rId619" o:title=""/>
                </v:shape>
                <o:OLEObject Type="Embed" ProgID="Equation.DSMT4" ShapeID="_x0000_i13452" DrawAspect="Content" ObjectID="_1690434208" r:id="rId620"/>
              </w:object>
            </w:r>
            <w:r w:rsidRPr="008C51C7">
              <w:rPr>
                <w:rFonts w:ascii="Chu Van An" w:hAnsi="Chu Van An" w:cs="Chu Van An"/>
                <w:color w:val="0000FF"/>
              </w:rPr>
              <w:t>.</w:t>
            </w:r>
            <w:bookmarkStart w:id="145" w:name="c29b"/>
            <w:bookmarkEnd w:id="144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color w:val="0000FF"/>
                <w:position w:val="-10"/>
              </w:rPr>
              <w:object w:dxaOrig="585" w:dyaOrig="270" w14:anchorId="28611657">
                <v:shape id="_x0000_i13453" type="#_x0000_t75" style="width:29.3pt;height:13.4pt" o:ole="">
                  <v:imagedata r:id="rId621" o:title=""/>
                </v:shape>
                <o:OLEObject Type="Embed" ProgID="Equation.DSMT4" ShapeID="_x0000_i13453" DrawAspect="Content" ObjectID="_1690434209" r:id="rId622"/>
              </w:object>
            </w:r>
            <w:r w:rsidRPr="008C51C7">
              <w:rPr>
                <w:rFonts w:ascii="Chu Van An" w:hAnsi="Chu Van An" w:cs="Chu Van An"/>
                <w:color w:val="0000FF"/>
              </w:rPr>
              <w:t>.</w:t>
            </w:r>
            <w:bookmarkStart w:id="146" w:name="c29c"/>
            <w:bookmarkEnd w:id="145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color w:val="0000FF"/>
                <w:position w:val="-10"/>
              </w:rPr>
              <w:object w:dxaOrig="870" w:dyaOrig="345" w14:anchorId="2FA2CD5D">
                <v:shape id="_x0000_i13454" type="#_x0000_t75" style="width:43.55pt;height:17.6pt" o:ole="">
                  <v:imagedata r:id="rId623" o:title=""/>
                </v:shape>
                <o:OLEObject Type="Embed" ProgID="Equation.DSMT4" ShapeID="_x0000_i13454" DrawAspect="Content" ObjectID="_1690434210" r:id="rId624"/>
              </w:object>
            </w:r>
            <w:r w:rsidRPr="008C51C7">
              <w:rPr>
                <w:rFonts w:ascii="Chu Van An" w:hAnsi="Chu Van An" w:cs="Chu Van An"/>
                <w:color w:val="0000FF"/>
              </w:rPr>
              <w:t>.</w:t>
            </w:r>
            <w:bookmarkStart w:id="147" w:name="c29d"/>
            <w:bookmarkEnd w:id="146"/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color w:val="0000FF"/>
                <w:position w:val="-10"/>
              </w:rPr>
              <w:object w:dxaOrig="735" w:dyaOrig="270" w14:anchorId="13AD46C0">
                <v:shape id="_x0000_i13455" type="#_x0000_t75" style="width:36.85pt;height:13.4pt" o:ole="">
                  <v:imagedata r:id="rId625" o:title=""/>
                </v:shape>
                <o:OLEObject Type="Embed" ProgID="Equation.DSMT4" ShapeID="_x0000_i13455" DrawAspect="Content" ObjectID="_1690434211" r:id="rId626"/>
              </w:object>
            </w:r>
            <w:r w:rsidRPr="008C51C7">
              <w:rPr>
                <w:rFonts w:ascii="Chu Van An" w:hAnsi="Chu Van An" w:cs="Chu Van An"/>
                <w:color w:val="0000FF"/>
              </w:rPr>
              <w:t>.</w:t>
            </w:r>
          </w:p>
          <w:bookmarkEnd w:id="147"/>
          <w:p w14:paraId="54309DBB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681FE925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lastRenderedPageBreak/>
              <w:t xml:space="preserve">Lời giải </w:t>
            </w:r>
          </w:p>
        </w:tc>
      </w:tr>
      <w:tr w:rsidR="008C51C7" w:rsidRPr="008C51C7" w14:paraId="625772BD" w14:textId="77777777" w:rsidTr="008C51C7">
        <w:tc>
          <w:tcPr>
            <w:tcW w:w="6200" w:type="dxa"/>
            <w:shd w:val="clear" w:color="auto" w:fill="auto"/>
          </w:tcPr>
          <w:p w14:paraId="56D68FC9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48" w:name="c30q"/>
            <w:bookmarkEnd w:id="148"/>
            <w:r w:rsidRPr="008C51C7">
              <w:rPr>
                <w:rFonts w:ascii="Chu Van An" w:hAnsi="Chu Van An" w:cs="Chu Van An"/>
                <w:b/>
                <w:color w:val="0000FF"/>
              </w:rPr>
              <w:t>30:</w:t>
            </w:r>
            <w:r w:rsidRPr="008C51C7">
              <w:rPr>
                <w:rFonts w:ascii="Chu Van An" w:hAnsi="Chu Van An" w:cs="Chu Van An"/>
                <w:lang w:val="fr-FR"/>
              </w:rPr>
              <w:t xml:space="preserve">Cho hàm số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710" w:dyaOrig="405" w14:anchorId="797FDEAE">
                <v:shape id="_x0000_i13456" type="#_x0000_t75" style="width:85.4pt;height:20.1pt" o:ole="">
                  <v:imagedata r:id="rId627" o:title=""/>
                </v:shape>
                <o:OLEObject Type="Embed" ProgID="Equation.DSMT4" ShapeID="_x0000_i13456" DrawAspect="Content" ObjectID="_1690434212" r:id="rId628"/>
              </w:object>
            </w:r>
            <w:r w:rsidRPr="008C51C7">
              <w:rPr>
                <w:rFonts w:ascii="Chu Van An" w:hAnsi="Chu Van An" w:cs="Chu Van An"/>
                <w:lang w:val="fr-FR"/>
              </w:rPr>
              <w:t xml:space="preserve">, với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585" w:dyaOrig="405" w14:anchorId="398EBC7C">
                <v:shape id="_x0000_i13457" type="#_x0000_t75" style="width:29.3pt;height:20.1pt" o:ole="">
                  <v:imagedata r:id="rId629" o:title=""/>
                </v:shape>
                <o:OLEObject Type="Embed" ProgID="Equation.DSMT4" ShapeID="_x0000_i13457" DrawAspect="Content" ObjectID="_1690434213" r:id="rId630"/>
              </w:object>
            </w:r>
            <w:r w:rsidRPr="008C51C7">
              <w:rPr>
                <w:rFonts w:ascii="Chu Van An" w:hAnsi="Chu Van An" w:cs="Chu Van An"/>
                <w:lang w:val="fr-FR"/>
              </w:rPr>
              <w:t xml:space="preserve"> là hàm số liên tục trên </w:t>
            </w:r>
            <w:r w:rsidRPr="008C51C7">
              <w:rPr>
                <w:rFonts w:ascii="Chu Van An" w:eastAsia="Times New Roman" w:hAnsi="Chu Van An" w:cs="Chu Van An"/>
                <w:position w:val="-4"/>
              </w:rPr>
              <w:object w:dxaOrig="270" w:dyaOrig="270" w14:anchorId="33E1C3E1">
                <v:shape id="_x0000_i13458" type="#_x0000_t75" style="width:13.4pt;height:13.4pt" o:ole="">
                  <v:imagedata r:id="rId631" o:title=""/>
                </v:shape>
                <o:OLEObject Type="Embed" ProgID="Equation.DSMT4" ShapeID="_x0000_i13458" DrawAspect="Content" ObjectID="_1690434214" r:id="rId632"/>
              </w:object>
            </w:r>
            <w:r w:rsidRPr="008C51C7">
              <w:rPr>
                <w:rFonts w:ascii="Chu Van An" w:hAnsi="Chu Van An" w:cs="Chu Van An"/>
                <w:lang w:val="fr-FR"/>
              </w:rPr>
              <w:t xml:space="preserve">. Biết </w:t>
            </w:r>
            <w:r w:rsidRPr="008C51C7">
              <w:rPr>
                <w:rFonts w:ascii="Chu Van An" w:eastAsia="Times New Roman" w:hAnsi="Chu Van An" w:cs="Chu Van An"/>
                <w:position w:val="-28"/>
              </w:rPr>
              <w:object w:dxaOrig="2025" w:dyaOrig="675" w14:anchorId="7724589D">
                <v:shape id="_x0000_i13459" type="#_x0000_t75" style="width:101.3pt;height:33.5pt" o:ole="">
                  <v:imagedata r:id="rId633" o:title=""/>
                </v:shape>
                <o:OLEObject Type="Embed" ProgID="Equation.DSMT4" ShapeID="_x0000_i13459" DrawAspect="Content" ObjectID="_1690434215" r:id="rId634"/>
              </w:object>
            </w:r>
            <w:r w:rsidRPr="008C51C7">
              <w:rPr>
                <w:rFonts w:ascii="Chu Van An" w:hAnsi="Chu Van An" w:cs="Chu Van An"/>
                <w:lang w:val="fr-FR"/>
              </w:rPr>
              <w:t xml:space="preserve"> và </w:t>
            </w:r>
            <w:r w:rsidRPr="008C51C7">
              <w:rPr>
                <w:rFonts w:ascii="Chu Van An" w:eastAsia="Times New Roman" w:hAnsi="Chu Van An" w:cs="Chu Van An"/>
                <w:position w:val="-28"/>
              </w:rPr>
              <w:object w:dxaOrig="1020" w:dyaOrig="675" w14:anchorId="486882FC">
                <v:shape id="_x0000_i13460" type="#_x0000_t75" style="width:51.05pt;height:33.5pt" o:ole="">
                  <v:imagedata r:id="rId635" o:title=""/>
                </v:shape>
                <o:OLEObject Type="Embed" ProgID="Equation.DSMT4" ShapeID="_x0000_i13460" DrawAspect="Content" ObjectID="_1690434216" r:id="rId636"/>
              </w:object>
            </w:r>
            <w:r w:rsidRPr="008C51C7">
              <w:rPr>
                <w:rFonts w:ascii="Chu Van An" w:hAnsi="Chu Van An" w:cs="Chu Van An"/>
                <w:lang w:val="fr-FR"/>
              </w:rPr>
              <w:t xml:space="preserve">. Tính </w:t>
            </w:r>
            <w:r w:rsidRPr="008C51C7">
              <w:rPr>
                <w:rFonts w:ascii="Chu Van An" w:eastAsia="Times New Roman" w:hAnsi="Chu Van An" w:cs="Chu Van An"/>
                <w:position w:val="-28"/>
              </w:rPr>
              <w:object w:dxaOrig="690" w:dyaOrig="675" w14:anchorId="6C75D270">
                <v:shape id="_x0000_i13461" type="#_x0000_t75" style="width:34.35pt;height:33.5pt" o:ole="">
                  <v:imagedata r:id="rId637" o:title=""/>
                </v:shape>
                <o:OLEObject Type="Embed" ProgID="Equation.DSMT4" ShapeID="_x0000_i13461" DrawAspect="Content" ObjectID="_1690434217" r:id="rId638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</w:p>
          <w:p w14:paraId="0057087C" w14:textId="77777777" w:rsidR="008C51C7" w:rsidRPr="008C51C7" w:rsidRDefault="008C51C7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149" w:name="c30a"/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225" w:dyaOrig="645" w14:anchorId="7F170B2B">
                <v:shape id="_x0000_i13462" type="#_x0000_t75" style="width:10.9pt;height:32.65pt" o:ole="">
                  <v:imagedata r:id="rId639" o:title=""/>
                </v:shape>
                <o:OLEObject Type="Embed" ProgID="Equation.DSMT4" ShapeID="_x0000_i13462" DrawAspect="Content" ObjectID="_1690434218" r:id="rId640"/>
              </w:object>
            </w:r>
            <w:r w:rsidRPr="008C51C7">
              <w:rPr>
                <w:rFonts w:ascii="Chu Van An" w:hAnsi="Chu Van An" w:cs="Chu Van An"/>
                <w:color w:val="000000"/>
                <w:lang w:val="fr-FR"/>
              </w:rPr>
              <w:t>.</w:t>
            </w:r>
            <w:bookmarkStart w:id="150" w:name="c30b"/>
            <w:bookmarkEnd w:id="149"/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240" w:dyaOrig="615" w14:anchorId="321473D2">
                <v:shape id="_x0000_i13463" type="#_x0000_t75" style="width:11.7pt;height:31pt" o:ole="">
                  <v:imagedata r:id="rId641" o:title=""/>
                </v:shape>
                <o:OLEObject Type="Embed" ProgID="Equation.DSMT4" ShapeID="_x0000_i13463" DrawAspect="Content" ObjectID="_1690434219" r:id="rId642"/>
              </w:object>
            </w:r>
            <w:r w:rsidRPr="008C51C7">
              <w:rPr>
                <w:rFonts w:ascii="Chu Van An" w:hAnsi="Chu Van An" w:cs="Chu Van An"/>
                <w:color w:val="000000"/>
                <w:lang w:val="fr-FR"/>
              </w:rPr>
              <w:t>.</w:t>
            </w:r>
            <w:bookmarkStart w:id="151" w:name="c30c"/>
            <w:bookmarkEnd w:id="150"/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195" w:dyaOrig="285" w14:anchorId="55AC1B3A">
                <v:shape id="_x0000_i13464" type="#_x0000_t75" style="width:10.05pt;height:14.25pt" o:ole="">
                  <v:imagedata r:id="rId643" o:title=""/>
                </v:shape>
                <o:OLEObject Type="Embed" ProgID="Equation.DSMT4" ShapeID="_x0000_i13464" DrawAspect="Content" ObjectID="_1690434220" r:id="rId644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  <w:bookmarkStart w:id="152" w:name="s2"/>
            <w:bookmarkStart w:id="153" w:name="c30d"/>
            <w:bookmarkEnd w:id="151"/>
            <w:bookmarkEnd w:id="152"/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4"/>
              </w:rPr>
              <w:object w:dxaOrig="135" w:dyaOrig="270" w14:anchorId="469D550A">
                <v:shape id="_x0000_i13465" type="#_x0000_t75" style="width:6.7pt;height:13.4pt" o:ole="">
                  <v:imagedata r:id="rId645" o:title=""/>
                </v:shape>
                <o:OLEObject Type="Embed" ProgID="Equation.DSMT4" ShapeID="_x0000_i13465" DrawAspect="Content" ObjectID="_1690434221" r:id="rId646"/>
              </w:object>
            </w:r>
            <w:r w:rsidRPr="008C51C7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bookmarkEnd w:id="153"/>
          <w:p w14:paraId="25ED3731" w14:textId="77777777" w:rsidR="008C51C7" w:rsidRPr="008C51C7" w:rsidRDefault="008C51C7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186B2AD9" w14:textId="77777777" w:rsidR="008C51C7" w:rsidRPr="008C51C7" w:rsidRDefault="008C51C7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</w:tbl>
    <w:p w14:paraId="18ACBB52" w14:textId="77777777" w:rsidR="003B77C9" w:rsidRPr="008C51C7" w:rsidRDefault="003B77C9" w:rsidP="00B36082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bookmarkStart w:id="154" w:name="c21q"/>
      <w:bookmarkStart w:id="155" w:name="_Hlk74591292"/>
      <w:bookmarkEnd w:id="154"/>
      <w:r w:rsidRPr="008C51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7968327" wp14:editId="5922E43F">
                <wp:extent cx="6547104" cy="1857375"/>
                <wp:effectExtent l="0" t="19050" r="25400" b="28575"/>
                <wp:docPr id="7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857375"/>
                          <a:chOff x="0" y="0"/>
                          <a:chExt cx="6547104" cy="1892715"/>
                        </a:xfrm>
                      </wpg:grpSpPr>
                      <wps:wsp>
                        <wps:cNvPr id="7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51061"/>
                            <a:ext cx="6547104" cy="164165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B8CD35B" w14:textId="77777777" w:rsidR="00034148" w:rsidRDefault="00034148" w:rsidP="00601BC3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461C349F" w14:textId="45EFA0EF" w:rsidR="00034148" w:rsidRPr="003F70EF" w:rsidRDefault="00034148" w:rsidP="003F70EF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F70EF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 </w:t>
                              </w:r>
                            </w:p>
                            <w:p w14:paraId="2432439E" w14:textId="08AD8EC8" w:rsidR="00034148" w:rsidRPr="00AA4D51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A4D5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  <w:t xml:space="preserve">Vận dụng các công thức đạo hàm bốn hàm số </w:t>
                              </w:r>
                              <w:r w:rsidRPr="00AA4D51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00" w:dyaOrig="320" w14:anchorId="6D77F81D">
                                  <v:shape id="_x0000_i1420" type="#_x0000_t75" style="width:45.2pt;height:16.75pt" o:ole="">
                                    <v:imagedata r:id="rId254" o:title=""/>
                                  </v:shape>
                                  <o:OLEObject Type="Embed" ProgID="Equation.DSMT4" ShapeID="_x0000_i1420" DrawAspect="Content" ObjectID="_1690434612" r:id="rId647"/>
                                </w:object>
                              </w:r>
                              <w:r w:rsidRPr="00AA4D5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AA4D51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20" w:dyaOrig="260" w14:anchorId="2E7671A3">
                                  <v:shape id="_x0000_i1422" type="#_x0000_t75" style="width:46.9pt;height:12.55pt" o:ole="">
                                    <v:imagedata r:id="rId256" o:title=""/>
                                  </v:shape>
                                  <o:OLEObject Type="Embed" ProgID="Equation.DSMT4" ShapeID="_x0000_i1422" DrawAspect="Content" ObjectID="_1690434613" r:id="rId648"/>
                                </w:object>
                              </w:r>
                              <w:r w:rsidRPr="00AA4D5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AA4D51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20" w:dyaOrig="300" w14:anchorId="10F252DC">
                                  <v:shape id="_x0000_i1424" type="#_x0000_t75" style="width:46.9pt;height:15.05pt" o:ole="">
                                    <v:imagedata r:id="rId258" o:title=""/>
                                  </v:shape>
                                  <o:OLEObject Type="Embed" ProgID="Equation.DSMT4" ShapeID="_x0000_i1424" DrawAspect="Content" ObjectID="_1690434614" r:id="rId649"/>
                                </w:object>
                              </w:r>
                              <w:r w:rsidRPr="00AA4D5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AA4D51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00" w:dyaOrig="300" w14:anchorId="3B6170D4">
                                  <v:shape id="_x0000_i1426" type="#_x0000_t75" style="width:45.2pt;height:15.05pt" o:ole="">
                                    <v:imagedata r:id="rId260" o:title=""/>
                                  </v:shape>
                                  <o:OLEObject Type="Embed" ProgID="Equation.DSMT4" ShapeID="_x0000_i1426" DrawAspect="Content" ObjectID="_1690434615" r:id="rId650"/>
                                </w:object>
                              </w:r>
                              <w:r w:rsidRPr="00AA4D5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  <w:t xml:space="preserve"> và hàm hợp của nó.</w:t>
                              </w:r>
                            </w:p>
                            <w:p w14:paraId="3758CCA1" w14:textId="33A21F1C" w:rsidR="00034148" w:rsidRPr="00AA4D51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AA4D5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  <w:t>Vận dụng phối hợp các quy tắc đạo hàm của tổng, hiệu, tích, thương và hàm số hợp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B80F2A1" w14:textId="77777777" w:rsidR="00034148" w:rsidRPr="00AA4D51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A4D5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Áp dụng công thức lượng giác biến đổi</w:t>
                              </w:r>
                            </w:p>
                            <w:p w14:paraId="054B44FC" w14:textId="77777777" w:rsidR="00034148" w:rsidRPr="00AA4D51" w:rsidRDefault="00034148" w:rsidP="00AA4D51">
                              <w:pPr>
                                <w:pStyle w:val="ListParagrap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</w:pPr>
                            </w:p>
                            <w:p w14:paraId="02A8BF1E" w14:textId="77777777" w:rsidR="00034148" w:rsidRPr="00AA4D51" w:rsidRDefault="00034148" w:rsidP="003B77C9">
                              <w:pPr>
                                <w:spacing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77" name="Group 77"/>
                        <wpg:cNvGrpSpPr/>
                        <wpg:grpSpPr>
                          <a:xfrm>
                            <a:off x="150812" y="0"/>
                            <a:ext cx="6335713" cy="571533"/>
                            <a:chOff x="150812" y="0"/>
                            <a:chExt cx="6336090" cy="571533"/>
                          </a:xfrm>
                        </wpg:grpSpPr>
                        <wpg:grpSp>
                          <wpg:cNvPr id="78" name="Group 78"/>
                          <wpg:cNvGrpSpPr/>
                          <wpg:grpSpPr>
                            <a:xfrm>
                              <a:off x="150812" y="0"/>
                              <a:ext cx="6336090" cy="485775"/>
                              <a:chOff x="150812" y="0"/>
                              <a:chExt cx="6336090" cy="485775"/>
                            </a:xfrm>
                          </wpg:grpSpPr>
                          <wpg:grpSp>
                            <wpg:cNvPr id="79" name="Group 79"/>
                            <wpg:cNvGrpSpPr/>
                            <wpg:grpSpPr>
                              <a:xfrm>
                                <a:off x="184092" y="0"/>
                                <a:ext cx="6302810" cy="485775"/>
                                <a:chOff x="184092" y="0"/>
                                <a:chExt cx="6302810" cy="485775"/>
                              </a:xfrm>
                            </wpg:grpSpPr>
                            <wps:wsp>
                              <wps:cNvPr id="80" name="Rectangle: Single Corner Snipped 80"/>
                              <wps:cNvSpPr/>
                              <wps:spPr>
                                <a:xfrm>
                                  <a:off x="184092" y="38072"/>
                                  <a:ext cx="6302810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81" name="Group 81"/>
                              <wpg:cNvGrpSpPr/>
                              <wpg:grpSpPr>
                                <a:xfrm>
                                  <a:off x="1502180" y="0"/>
                                  <a:ext cx="4925172" cy="485775"/>
                                  <a:chOff x="1502180" y="0"/>
                                  <a:chExt cx="4925172" cy="485775"/>
                                </a:xfrm>
                              </wpg:grpSpPr>
                              <wpg:grpSp>
                                <wpg:cNvPr id="82" name="Group 82"/>
                                <wpg:cNvGrpSpPr/>
                                <wpg:grpSpPr>
                                  <a:xfrm>
                                    <a:off x="1611714" y="104387"/>
                                    <a:ext cx="4815638" cy="369570"/>
                                    <a:chOff x="1611714" y="104387"/>
                                    <a:chExt cx="4815638" cy="369570"/>
                                  </a:xfrm>
                                </wpg:grpSpPr>
                                <wps:wsp>
                                  <wps:cNvPr id="83" name="Arrow: Chevron 83"/>
                                  <wps:cNvSpPr/>
                                  <wps:spPr>
                                    <a:xfrm>
                                      <a:off x="1760573" y="105008"/>
                                      <a:ext cx="4666779" cy="30232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EB88B43" w14:textId="601D83B9" w:rsidR="00034148" w:rsidRPr="003F70EF" w:rsidRDefault="00034148" w:rsidP="00016CD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3F70EF">
                                          <w:rPr>
                                            <w:rFonts w:ascii="Chu Van An" w:hAnsi="Chu Van An" w:cs="Chu Van An"/>
                                            <w:bCs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Chứng minh đẳng thức đạo hàm liên quan đến hàm số lượng giác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84" name="Group 8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85" name="Freeform: Shape 8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8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8C34703" w14:textId="77777777" w:rsidR="00034148" w:rsidRDefault="00034148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87" name="Group 8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07" name="Freeform: Shape 10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8" name="Flowchart: Terminator 10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9" name="Flowchart: Direct Access Storage 10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10" name="Group 110"/>
                          <wpg:cNvGrpSpPr/>
                          <wpg:grpSpPr>
                            <a:xfrm>
                              <a:off x="327030" y="38100"/>
                              <a:ext cx="1473606" cy="533433"/>
                              <a:chOff x="327030" y="38100"/>
                              <a:chExt cx="1473606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1" name="Flowchart: Preparation 11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12" name="TextBox 42"/>
                            <wps:cNvSpPr txBox="1"/>
                            <wps:spPr>
                              <a:xfrm>
                                <a:off x="392757" y="43213"/>
                                <a:ext cx="1407879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687F503" w14:textId="346EC63A" w:rsidR="00034148" w:rsidRDefault="00034148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 w:rsidR="00055EFB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7968327" id="_x0000_s1128" style="width:515.5pt;height:146.25pt;mso-position-horizontal-relative:char;mso-position-vertical-relative:line" coordsize="65471,18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">
                <v:shape id="Rectangle: Diagonal Corners Rounded 1" o:spid="_x0000_s1129" style="position:absolute;top:2510;width:65471;height:1641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18034;6547104,1626108;6532329,1641654;112179,1641654;0,1523620;0,15546;14775,0" o:connectangles="0,0,0,0,0,0,0,0,0" textboxrect="0,0,6435090,1533525"/>
                  <v:textbox>
                    <w:txbxContent>
                      <w:p w14:paraId="0B8CD35B" w14:textId="77777777" w:rsidR="00034148" w:rsidRDefault="00034148" w:rsidP="00601BC3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461C349F" w14:textId="45EFA0EF" w:rsidR="00034148" w:rsidRPr="003F70EF" w:rsidRDefault="00034148" w:rsidP="003F70EF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ind w:left="426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3F70EF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 </w:t>
                        </w:r>
                      </w:p>
                      <w:p w14:paraId="2432439E" w14:textId="08AD8EC8" w:rsidR="00034148" w:rsidRPr="00AA4D51" w:rsidRDefault="00034148" w:rsidP="00A80C8A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Pr="00AA4D5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  <w:t xml:space="preserve">Vận dụng các công thức đạo hàm bốn hàm số </w:t>
                        </w:r>
                        <w:r w:rsidRPr="00AA4D51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00" w:dyaOrig="320" w14:anchorId="6D77F81D">
                            <v:shape id="_x0000_i1420" type="#_x0000_t75" style="width:45.2pt;height:16.75pt" o:ole="">
                              <v:imagedata r:id="rId254" o:title=""/>
                            </v:shape>
                            <o:OLEObject Type="Embed" ProgID="Equation.DSMT4" ShapeID="_x0000_i1420" DrawAspect="Content" ObjectID="_1690434612" r:id="rId651"/>
                          </w:object>
                        </w:r>
                        <w:r w:rsidRPr="00AA4D5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AA4D51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20" w:dyaOrig="260" w14:anchorId="2E7671A3">
                            <v:shape id="_x0000_i1422" type="#_x0000_t75" style="width:46.9pt;height:12.55pt" o:ole="">
                              <v:imagedata r:id="rId256" o:title=""/>
                            </v:shape>
                            <o:OLEObject Type="Embed" ProgID="Equation.DSMT4" ShapeID="_x0000_i1422" DrawAspect="Content" ObjectID="_1690434613" r:id="rId652"/>
                          </w:object>
                        </w:r>
                        <w:r w:rsidRPr="00AA4D5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AA4D51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20" w:dyaOrig="300" w14:anchorId="10F252DC">
                            <v:shape id="_x0000_i1424" type="#_x0000_t75" style="width:46.9pt;height:15.05pt" o:ole="">
                              <v:imagedata r:id="rId258" o:title=""/>
                            </v:shape>
                            <o:OLEObject Type="Embed" ProgID="Equation.DSMT4" ShapeID="_x0000_i1424" DrawAspect="Content" ObjectID="_1690434614" r:id="rId653"/>
                          </w:object>
                        </w:r>
                        <w:r w:rsidRPr="00AA4D5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AA4D51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00" w:dyaOrig="300" w14:anchorId="3B6170D4">
                            <v:shape id="_x0000_i1426" type="#_x0000_t75" style="width:45.2pt;height:15.05pt" o:ole="">
                              <v:imagedata r:id="rId260" o:title=""/>
                            </v:shape>
                            <o:OLEObject Type="Embed" ProgID="Equation.DSMT4" ShapeID="_x0000_i1426" DrawAspect="Content" ObjectID="_1690434615" r:id="rId654"/>
                          </w:object>
                        </w:r>
                        <w:r w:rsidRPr="00AA4D5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  <w:t xml:space="preserve"> và hàm hợp của nó.</w:t>
                        </w:r>
                      </w:p>
                      <w:p w14:paraId="3758CCA1" w14:textId="33A21F1C" w:rsidR="00034148" w:rsidRPr="00AA4D51" w:rsidRDefault="00034148" w:rsidP="00A80C8A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</w:pPr>
                        <w:r w:rsidRPr="00AA4D5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  <w:t>Vận dụng phối hợp các quy tắc đạo hàm của tổng, hiệu, tích, thương và hàm số hợp</w:t>
                        </w:r>
                        <w: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.</w:t>
                        </w:r>
                      </w:p>
                      <w:p w14:paraId="3B80F2A1" w14:textId="77777777" w:rsidR="00034148" w:rsidRPr="00AA4D51" w:rsidRDefault="00034148" w:rsidP="00A80C8A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A4D5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Áp dụng công thức lượng giác biến đổi</w:t>
                        </w:r>
                      </w:p>
                      <w:p w14:paraId="054B44FC" w14:textId="77777777" w:rsidR="00034148" w:rsidRPr="00AA4D51" w:rsidRDefault="00034148" w:rsidP="00AA4D51">
                        <w:pPr>
                          <w:pStyle w:val="ListParagrap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</w:pPr>
                      </w:p>
                      <w:p w14:paraId="02A8BF1E" w14:textId="77777777" w:rsidR="00034148" w:rsidRPr="00AA4D51" w:rsidRDefault="00034148" w:rsidP="003B77C9">
                        <w:pPr>
                          <w:spacing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77" o:spid="_x0000_s1130" style="position:absolute;left:1508;width:63357;height:5715" coordorigin="1508" coordsize="6336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group id="Group 78" o:spid="_x0000_s1131" style="position:absolute;left:1508;width:63361;height:4857" coordorigin="1508" coordsize="6336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  <v:group id="Group 79" o:spid="_x0000_s1132" style="position:absolute;left:1840;width:63029;height:4857" coordorigin="1840" coordsize="6302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  <v:shape id="Rectangle: Single Corner Snipped 80" o:spid="_x0000_s1133" style="position:absolute;left:1840;top:380;width:63029;height:4476;visibility:visible;mso-wrap-style:square;v-text-anchor:middle" coordsize="6302810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" path="m,l6079033,r223777,223777l6302810,447554,,447554,,xe" fillcolor="#efddf6 [663]" stroked="f" strokeweight="1.25pt">
                        <v:fill r:id="rId266" o:title="" color2="#fffff7" type="pattern"/>
                        <v:path arrowok="t" o:connecttype="custom" o:connectlocs="0,0;6079033,0;6302810,223777;6302810,447554;0,447554;0,0" o:connectangles="0,0,0,0,0,0"/>
                      </v:shape>
                      <v:group id="Group 81" o:spid="_x0000_s1134" style="position:absolute;left:15021;width:49252;height:4857" coordorigin="15021" coordsize="4925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    <v:group id="Group 82" o:spid="_x0000_s1135" style="position:absolute;left:16117;top:1043;width:48156;height:3696" coordorigin="16117,1043" coordsize="4815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    <v:shape id="Arrow: Chevron 83" o:spid="_x0000_s1136" type="#_x0000_t55" style="position:absolute;left:17605;top:1050;width:46668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" adj="21300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EB88B43" w14:textId="601D83B9" w:rsidR="00034148" w:rsidRPr="003F70EF" w:rsidRDefault="00034148" w:rsidP="00016CD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3F70EF">
                                    <w:rPr>
                                      <w:rFonts w:ascii="Chu Van An" w:hAnsi="Chu Van An" w:cs="Chu Van An"/>
                                      <w:bCs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>Chứng minh đẳng thức đạo hàm liên quan đến hàm số lượng giác</w:t>
                                  </w:r>
                                </w:p>
                              </w:txbxContent>
                            </v:textbox>
                          </v:shape>
                          <v:group id="Group 84" o:spid="_x0000_s113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        <v:shape id="Freeform: Shape 85" o:spid="_x0000_s113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" filled="f" stroked="f">
                              <v:textbox>
                                <w:txbxContent>
                                  <w:p w14:paraId="28C34703" w14:textId="77777777" w:rsidR="00034148" w:rsidRDefault="00034148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87" o:spid="_x0000_s114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  <v:shape id="Freeform: Shape 107" o:spid="_x0000_s114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8" o:spid="_x0000_s114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09" o:spid="_x0000_s114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0" o:spid="_x0000_s1144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  <v:shape id="Flowchart: Preparation 111" o:spid="_x0000_s114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6" type="#_x0000_t202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6687F503" w14:textId="346EC63A" w:rsidR="00034148" w:rsidRDefault="00034148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 w:rsidR="00055EFB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59AF4A8" w14:textId="417CDAC9" w:rsidR="003B77C9" w:rsidRPr="008C51C7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78654BF" w14:textId="1F220691" w:rsidR="00AA4D51" w:rsidRPr="008C51C7" w:rsidRDefault="001C218E" w:rsidP="00AA4D51">
      <w:pPr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Câu 1:</w:t>
      </w:r>
      <w:r w:rsidR="00AA4D51" w:rsidRPr="008C51C7">
        <w:rPr>
          <w:rFonts w:ascii="Chu Van An" w:eastAsia="Times New Roman" w:hAnsi="Chu Van An" w:cs="Chu Van An"/>
          <w:sz w:val="24"/>
          <w:szCs w:val="24"/>
          <w:lang w:val="fr-FR"/>
        </w:rPr>
        <w:t xml:space="preserve">  Cho hàm số </w:t>
      </w:r>
      <w:r w:rsidR="00AA4D51" w:rsidRPr="008C51C7">
        <w:rPr>
          <w:rFonts w:ascii="Chu Van An" w:eastAsia="Times New Roman" w:hAnsi="Chu Van An" w:cs="Chu Van An"/>
          <w:position w:val="-10"/>
          <w:sz w:val="24"/>
          <w:szCs w:val="24"/>
        </w:rPr>
        <w:object w:dxaOrig="915" w:dyaOrig="300" w14:anchorId="109984E3">
          <v:shape id="_x0000_i16004" type="#_x0000_t75" style="width:46.05pt;height:15.05pt" o:ole="">
            <v:imagedata r:id="rId655" o:title=""/>
          </v:shape>
          <o:OLEObject Type="Embed" ProgID="Equation.DSMT4" ShapeID="_x0000_i16004" DrawAspect="Content" ObjectID="_1690434222" r:id="rId656"/>
        </w:object>
      </w:r>
      <w:r w:rsidR="00AA4D51" w:rsidRPr="008C51C7">
        <w:rPr>
          <w:rFonts w:ascii="Chu Van An" w:eastAsia="Times New Roman" w:hAnsi="Chu Van An" w:cs="Chu Van An"/>
          <w:sz w:val="24"/>
          <w:szCs w:val="24"/>
          <w:lang w:val="fr-FR"/>
        </w:rPr>
        <w:t xml:space="preserve">. Chứng minh : </w:t>
      </w:r>
      <w:r w:rsidR="00AA4D51" w:rsidRPr="008C51C7">
        <w:rPr>
          <w:rFonts w:ascii="Chu Van An" w:eastAsia="Times New Roman" w:hAnsi="Chu Van An" w:cs="Chu Van An"/>
          <w:position w:val="-10"/>
          <w:sz w:val="24"/>
          <w:szCs w:val="24"/>
        </w:rPr>
        <w:object w:dxaOrig="1365" w:dyaOrig="360" w14:anchorId="6C8BBAB3">
          <v:shape id="_x0000_i16005" type="#_x0000_t75" style="width:68.65pt;height:18.4pt" o:ole="">
            <v:imagedata r:id="rId657" o:title=""/>
          </v:shape>
          <o:OLEObject Type="Embed" ProgID="Equation.DSMT4" ShapeID="_x0000_i16005" DrawAspect="Content" ObjectID="_1690434223" r:id="rId658"/>
        </w:object>
      </w:r>
      <w:r w:rsidR="00AA4D51" w:rsidRPr="008C51C7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47913B8A" w14:textId="6DE1193E" w:rsidR="001C218E" w:rsidRPr="008C51C7" w:rsidRDefault="007F2463" w:rsidP="00AA4D51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658A8BB" w14:textId="77777777" w:rsidR="00AA4D51" w:rsidRPr="008C51C7" w:rsidRDefault="001C218E" w:rsidP="00AA4D51">
      <w:pPr>
        <w:spacing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ab/>
      </w:r>
      <w:r w:rsidR="00AA4D51" w:rsidRPr="008C51C7">
        <w:rPr>
          <w:rFonts w:ascii="Chu Van An" w:eastAsia="Times New Roman" w:hAnsi="Chu Van An" w:cs="Chu Van An"/>
          <w:sz w:val="24"/>
          <w:szCs w:val="24"/>
        </w:rPr>
        <w:t xml:space="preserve">Ta có: </w:t>
      </w:r>
      <w:r w:rsidR="00AA4D51" w:rsidRPr="008C51C7">
        <w:rPr>
          <w:rFonts w:ascii="Chu Van An" w:eastAsia="Times New Roman" w:hAnsi="Chu Van An" w:cs="Chu Van An"/>
          <w:position w:val="-24"/>
          <w:sz w:val="24"/>
          <w:szCs w:val="24"/>
        </w:rPr>
        <w:object w:dxaOrig="1125" w:dyaOrig="615" w14:anchorId="6EE38A0D">
          <v:shape id="_x0000_i16006" type="#_x0000_t75" style="width:56.1pt;height:31pt" o:ole="">
            <v:imagedata r:id="rId659" o:title=""/>
          </v:shape>
          <o:OLEObject Type="Embed" ProgID="Equation.DSMT4" ShapeID="_x0000_i16006" DrawAspect="Content" ObjectID="_1690434224" r:id="rId660"/>
        </w:object>
      </w:r>
      <w:r w:rsidR="00AA4D51" w:rsidRPr="008C51C7">
        <w:rPr>
          <w:rFonts w:ascii="Chu Van An" w:eastAsia="Times New Roman" w:hAnsi="Chu Van An" w:cs="Chu Van An"/>
          <w:sz w:val="24"/>
          <w:szCs w:val="24"/>
        </w:rPr>
        <w:t>.</w:t>
      </w:r>
    </w:p>
    <w:p w14:paraId="724DEAD8" w14:textId="77777777" w:rsidR="00AA4D51" w:rsidRPr="008C51C7" w:rsidRDefault="00AA4D51" w:rsidP="00AA4D51">
      <w:pPr>
        <w:spacing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sz w:val="24"/>
          <w:szCs w:val="24"/>
        </w:rPr>
        <w:t xml:space="preserve">Khi đó: </w:t>
      </w:r>
      <w:r w:rsidRPr="008C51C7">
        <w:rPr>
          <w:rFonts w:ascii="Chu Van An" w:eastAsia="Times New Roman" w:hAnsi="Chu Van An" w:cs="Chu Van An"/>
          <w:position w:val="-10"/>
          <w:sz w:val="24"/>
          <w:szCs w:val="24"/>
        </w:rPr>
        <w:object w:dxaOrig="1540" w:dyaOrig="360" w14:anchorId="2A33F8CB">
          <v:shape id="_x0000_i16007" type="#_x0000_t75" style="width:76.2pt;height:18.4pt" o:ole="">
            <v:imagedata r:id="rId661" o:title=""/>
          </v:shape>
          <o:OLEObject Type="Embed" ProgID="Equation.DSMT4" ShapeID="_x0000_i16007" DrawAspect="Content" ObjectID="_1690434225" r:id="rId662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position w:val="-24"/>
          <w:sz w:val="24"/>
          <w:szCs w:val="24"/>
        </w:rPr>
        <w:object w:dxaOrig="1935" w:dyaOrig="615" w14:anchorId="26DC3A5F">
          <v:shape id="_x0000_i16008" type="#_x0000_t75" style="width:97.1pt;height:31pt" o:ole="">
            <v:imagedata r:id="rId663" o:title=""/>
          </v:shape>
          <o:OLEObject Type="Embed" ProgID="Equation.DSMT4" ShapeID="_x0000_i16008" DrawAspect="Content" ObjectID="_1690434226" r:id="rId664"/>
        </w:object>
      </w:r>
      <w:r w:rsidRPr="008C51C7">
        <w:rPr>
          <w:rFonts w:ascii="Chu Van An" w:eastAsia="Times New Roman" w:hAnsi="Chu Van An" w:cs="Chu Van An"/>
          <w:iCs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= </w:t>
      </w:r>
      <w:r w:rsidRPr="008C51C7">
        <w:rPr>
          <w:rFonts w:ascii="Chu Van An" w:eastAsia="Times New Roman" w:hAnsi="Chu Van An" w:cs="Chu Van An"/>
          <w:position w:val="-24"/>
          <w:sz w:val="24"/>
          <w:szCs w:val="24"/>
        </w:rPr>
        <w:object w:dxaOrig="660" w:dyaOrig="600" w14:anchorId="69B811F2">
          <v:shape id="_x0000_i16009" type="#_x0000_t75" style="width:32.65pt;height:30.15pt" o:ole="">
            <v:imagedata r:id="rId665" o:title=""/>
          </v:shape>
          <o:OLEObject Type="Embed" ProgID="Equation.DSMT4" ShapeID="_x0000_i16009" DrawAspect="Content" ObjectID="_1690434227" r:id="rId666"/>
        </w:object>
      </w:r>
      <w:r w:rsidRPr="008C51C7">
        <w:rPr>
          <w:rFonts w:ascii="Chu Van An" w:eastAsia="Times New Roman" w:hAnsi="Chu Van An" w:cs="Chu Van An"/>
          <w:iCs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iCs/>
          <w:sz w:val="24"/>
          <w:szCs w:val="24"/>
        </w:rPr>
        <w:sym w:font="Symbol" w:char="F02D"/>
      </w:r>
      <w:r w:rsidRPr="008C51C7">
        <w:rPr>
          <w:rFonts w:ascii="Chu Van An" w:eastAsia="Times New Roman" w:hAnsi="Chu Van An" w:cs="Chu Van An"/>
          <w:iCs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position w:val="-24"/>
          <w:sz w:val="24"/>
          <w:szCs w:val="24"/>
        </w:rPr>
        <w:object w:dxaOrig="660" w:dyaOrig="600" w14:anchorId="55955D09">
          <v:shape id="_x0000_i16010" type="#_x0000_t75" style="width:32.65pt;height:30.15pt" o:ole="">
            <v:imagedata r:id="rId665" o:title=""/>
          </v:shape>
          <o:OLEObject Type="Embed" ProgID="Equation.DSMT4" ShapeID="_x0000_i16010" DrawAspect="Content" ObjectID="_1690434228" r:id="rId667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 = 0 </w:t>
      </w:r>
      <w:r w:rsidRPr="008C51C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9" w14:anchorId="5E1F003A">
          <v:shape id="_x0000_i16011" type="#_x0000_t75" style="width:26.8pt;height:13.4pt" o:ole="">
            <v:imagedata r:id="rId668" o:title=""/>
          </v:shape>
          <o:OLEObject Type="Embed" ProgID="Equation.DSMT4" ShapeID="_x0000_i16011" DrawAspect="Content" ObjectID="_1690434229" r:id="rId669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>(đpcm).</w:t>
      </w:r>
    </w:p>
    <w:p w14:paraId="1B1AEC3B" w14:textId="1B7167C4" w:rsidR="00AA4D51" w:rsidRPr="008C51C7" w:rsidRDefault="001C218E" w:rsidP="00AA4D51">
      <w:pPr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Câu 2:</w:t>
      </w:r>
      <w:r w:rsidR="00AA4D51" w:rsidRPr="008C51C7">
        <w:rPr>
          <w:rFonts w:ascii="Chu Van An" w:eastAsia="Times New Roman" w:hAnsi="Chu Van An" w:cs="Chu Van An"/>
          <w:sz w:val="24"/>
          <w:szCs w:val="24"/>
          <w:lang w:val="fr-FR"/>
        </w:rPr>
        <w:t xml:space="preserve">  Cho hàm số </w:t>
      </w:r>
      <w:r w:rsidR="00AA4D51" w:rsidRPr="008C51C7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15" w14:anchorId="7D78B773">
          <v:shape id="_x0000_i16012" type="#_x0000_t75" style="width:51.9pt;height:15.9pt" o:ole="">
            <v:imagedata r:id="rId670" o:title=""/>
          </v:shape>
          <o:OLEObject Type="Embed" ProgID="Equation.DSMT4" ShapeID="_x0000_i16012" DrawAspect="Content" ObjectID="_1690434230" r:id="rId671"/>
        </w:object>
      </w:r>
      <w:r w:rsidR="00AA4D51" w:rsidRPr="008C51C7">
        <w:rPr>
          <w:rFonts w:ascii="Chu Van An" w:eastAsia="Times New Roman" w:hAnsi="Chu Van An" w:cs="Chu Van An"/>
          <w:sz w:val="24"/>
          <w:szCs w:val="24"/>
          <w:lang w:val="fr-FR"/>
        </w:rPr>
        <w:t xml:space="preserve">. Chứng minh : </w:t>
      </w:r>
      <w:r w:rsidR="00AA4D51" w:rsidRPr="008C51C7">
        <w:rPr>
          <w:rFonts w:ascii="Chu Van An" w:eastAsia="Times New Roman" w:hAnsi="Chu Van An" w:cs="Chu Van An"/>
          <w:position w:val="-10"/>
          <w:sz w:val="24"/>
          <w:szCs w:val="24"/>
        </w:rPr>
        <w:object w:dxaOrig="1545" w:dyaOrig="360" w14:anchorId="1B22A4D9">
          <v:shape id="_x0000_i16013" type="#_x0000_t75" style="width:77pt;height:18.4pt" o:ole="">
            <v:imagedata r:id="rId672" o:title=""/>
          </v:shape>
          <o:OLEObject Type="Embed" ProgID="Equation.DSMT4" ShapeID="_x0000_i16013" DrawAspect="Content" ObjectID="_1690434231" r:id="rId673"/>
        </w:object>
      </w:r>
    </w:p>
    <w:p w14:paraId="6AB2AB96" w14:textId="5AAEF413" w:rsidR="001C218E" w:rsidRPr="008C51C7" w:rsidRDefault="007F2463" w:rsidP="00AA4D51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512E4D7E" w14:textId="77777777" w:rsidR="00AA4D51" w:rsidRPr="008C51C7" w:rsidRDefault="00AA4D51" w:rsidP="00AA4D51">
      <w:pPr>
        <w:spacing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sz w:val="24"/>
          <w:szCs w:val="24"/>
        </w:rPr>
        <w:t xml:space="preserve">Ta có: </w:t>
      </w:r>
      <w:r w:rsidRPr="008C51C7">
        <w:rPr>
          <w:rFonts w:ascii="Chu Van An" w:eastAsia="Times New Roman" w:hAnsi="Chu Van An" w:cs="Chu Van An"/>
          <w:position w:val="-24"/>
          <w:sz w:val="24"/>
          <w:szCs w:val="24"/>
        </w:rPr>
        <w:object w:dxaOrig="1365" w:dyaOrig="615" w14:anchorId="61574922">
          <v:shape id="_x0000_i16014" type="#_x0000_t75" style="width:68.65pt;height:31pt" o:ole="">
            <v:imagedata r:id="rId674" o:title=""/>
          </v:shape>
          <o:OLEObject Type="Embed" ProgID="Equation.DSMT4" ShapeID="_x0000_i16014" DrawAspect="Content" ObjectID="_1690434232" r:id="rId675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>.</w:t>
      </w:r>
    </w:p>
    <w:p w14:paraId="785FC458" w14:textId="77777777" w:rsidR="00AA4D51" w:rsidRPr="008C51C7" w:rsidRDefault="00AA4D51" w:rsidP="00AA4D51">
      <w:pPr>
        <w:spacing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sz w:val="24"/>
          <w:szCs w:val="24"/>
        </w:rPr>
        <w:t xml:space="preserve">Khi đó: </w:t>
      </w:r>
      <w:r w:rsidRPr="008C51C7">
        <w:rPr>
          <w:rFonts w:ascii="Chu Van An" w:eastAsia="Times New Roman" w:hAnsi="Chu Van An" w:cs="Chu Van An"/>
          <w:position w:val="-10"/>
          <w:sz w:val="24"/>
          <w:szCs w:val="24"/>
        </w:rPr>
        <w:object w:dxaOrig="1900" w:dyaOrig="360" w14:anchorId="6C9D8187">
          <v:shape id="_x0000_i16015" type="#_x0000_t75" style="width:94.6pt;height:18.4pt" o:ole="">
            <v:imagedata r:id="rId676" o:title=""/>
          </v:shape>
          <o:OLEObject Type="Embed" ProgID="Equation.DSMT4" ShapeID="_x0000_i16015" DrawAspect="Content" ObjectID="_1690434233" r:id="rId677"/>
        </w:object>
      </w:r>
      <w:r w:rsidRPr="008C51C7">
        <w:rPr>
          <w:rFonts w:ascii="Chu Van An" w:eastAsia="Times New Roman" w:hAnsi="Chu Van An" w:cs="Chu Van An"/>
          <w:position w:val="-24"/>
          <w:sz w:val="24"/>
          <w:szCs w:val="24"/>
        </w:rPr>
        <w:object w:dxaOrig="2295" w:dyaOrig="615" w14:anchorId="717F129F">
          <v:shape id="_x0000_i16016" type="#_x0000_t75" style="width:115.55pt;height:31pt" o:ole="">
            <v:imagedata r:id="rId678" o:title=""/>
          </v:shape>
          <o:OLEObject Type="Embed" ProgID="Equation.DSMT4" ShapeID="_x0000_i16016" DrawAspect="Content" ObjectID="_1690434234" r:id="rId679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position w:val="-24"/>
          <w:sz w:val="24"/>
          <w:szCs w:val="24"/>
        </w:rPr>
        <w:object w:dxaOrig="2025" w:dyaOrig="615" w14:anchorId="32FA6442">
          <v:shape id="_x0000_i16017" type="#_x0000_t75" style="width:100.45pt;height:31pt" o:ole="">
            <v:imagedata r:id="rId680" o:title=""/>
          </v:shape>
          <o:OLEObject Type="Embed" ProgID="Equation.DSMT4" ShapeID="_x0000_i16017" DrawAspect="Content" ObjectID="_1690434235" r:id="rId681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  = 0 </w:t>
      </w:r>
      <w:r w:rsidRPr="008C51C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9" w14:anchorId="4AE5139D">
          <v:shape id="_x0000_i16018" type="#_x0000_t75" style="width:26.8pt;height:13.4pt" o:ole="">
            <v:imagedata r:id="rId682" o:title=""/>
          </v:shape>
          <o:OLEObject Type="Embed" ProgID="Equation.DSMT4" ShapeID="_x0000_i16018" DrawAspect="Content" ObjectID="_1690434236" r:id="rId683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>(đpcm).</w:t>
      </w:r>
    </w:p>
    <w:p w14:paraId="2C6954B5" w14:textId="6CA93884" w:rsidR="00AA4D51" w:rsidRPr="008C51C7" w:rsidRDefault="001C218E" w:rsidP="00AA4D51">
      <w:pPr>
        <w:rPr>
          <w:rFonts w:ascii="Chu Van An" w:hAnsi="Chu Van An" w:cs="Chu Van An"/>
          <w:bCs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Câu 3:</w:t>
      </w:r>
      <w:r w:rsidR="00AA4D51" w:rsidRPr="008C51C7">
        <w:rPr>
          <w:rFonts w:ascii="Chu Van An" w:hAnsi="Chu Van An" w:cs="Chu Van An"/>
          <w:b/>
          <w:color w:val="0000CC"/>
          <w:sz w:val="24"/>
          <w:szCs w:val="24"/>
        </w:rPr>
        <w:t xml:space="preserve">  </w:t>
      </w:r>
      <w:r w:rsidR="00AA4D51" w:rsidRPr="008C51C7">
        <w:rPr>
          <w:rFonts w:ascii="Chu Van An" w:hAnsi="Chu Van An" w:cs="Chu Van An"/>
          <w:bCs/>
          <w:sz w:val="24"/>
          <w:szCs w:val="24"/>
          <w:lang w:val="vi-VN"/>
        </w:rPr>
        <w:t xml:space="preserve">Cho hàm số  </w:t>
      </w:r>
      <w:r w:rsidR="00AA4D51" w:rsidRPr="008C51C7">
        <w:rPr>
          <w:rFonts w:ascii="Chu Van An" w:eastAsiaTheme="minorHAnsi" w:hAnsi="Chu Van An" w:cs="Chu Van An"/>
          <w:bCs/>
          <w:position w:val="-10"/>
          <w:sz w:val="24"/>
          <w:szCs w:val="24"/>
        </w:rPr>
        <w:object w:dxaOrig="960" w:dyaOrig="300" w14:anchorId="1881DC04">
          <v:shape id="_x0000_i16019" type="#_x0000_t75" style="width:46.9pt;height:15.05pt" o:ole="">
            <v:imagedata r:id="rId684" o:title=""/>
          </v:shape>
          <o:OLEObject Type="Embed" ProgID="Equation.DSMT4" ShapeID="_x0000_i16019" DrawAspect="Content" ObjectID="_1690434237" r:id="rId685"/>
        </w:object>
      </w:r>
      <w:r w:rsidR="00AA4D51" w:rsidRPr="008C51C7">
        <w:rPr>
          <w:rFonts w:ascii="Chu Van An" w:hAnsi="Chu Van An" w:cs="Chu Van An"/>
          <w:bCs/>
          <w:sz w:val="24"/>
          <w:szCs w:val="24"/>
          <w:lang w:val="vi-VN"/>
        </w:rPr>
        <w:t xml:space="preserve"> . Chứng minh rằng </w:t>
      </w:r>
      <w:r w:rsidR="00AA4D51" w:rsidRPr="008C51C7">
        <w:rPr>
          <w:rFonts w:ascii="Chu Van An" w:eastAsiaTheme="minorHAnsi" w:hAnsi="Chu Van An" w:cs="Chu Van An"/>
          <w:b/>
          <w:color w:val="0000CC"/>
          <w:position w:val="-24"/>
          <w:sz w:val="24"/>
          <w:szCs w:val="24"/>
          <w:lang w:val="vi-VN"/>
        </w:rPr>
        <w:object w:dxaOrig="1620" w:dyaOrig="620" w14:anchorId="48E24B23">
          <v:shape id="_x0000_i16020" type="#_x0000_t75" style="width:82.05pt;height:31.8pt" o:ole="">
            <v:imagedata r:id="rId686" o:title=""/>
          </v:shape>
          <o:OLEObject Type="Embed" ProgID="Equation.DSMT4" ShapeID="_x0000_i16020" DrawAspect="Content" ObjectID="_1690434238" r:id="rId687"/>
        </w:object>
      </w:r>
      <w:r w:rsidR="00AA4D51" w:rsidRPr="008C51C7">
        <w:rPr>
          <w:rFonts w:ascii="Chu Van An" w:hAnsi="Chu Van An" w:cs="Chu Van An"/>
          <w:b/>
          <w:color w:val="0000CC"/>
          <w:sz w:val="24"/>
          <w:szCs w:val="24"/>
        </w:rPr>
        <w:t>.</w:t>
      </w:r>
    </w:p>
    <w:p w14:paraId="2B4F40C3" w14:textId="31A75C35" w:rsidR="001C218E" w:rsidRPr="008C51C7" w:rsidRDefault="007F2463" w:rsidP="00AA4D51">
      <w:pPr>
        <w:ind w:left="1000" w:hanging="1000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14582FA" w14:textId="77777777" w:rsidR="00AA4D51" w:rsidRPr="008C51C7" w:rsidRDefault="00AA4D51" w:rsidP="00AA4D51">
      <w:pPr>
        <w:spacing w:after="0" w:line="240" w:lineRule="auto"/>
        <w:ind w:left="284" w:firstLine="436"/>
        <w:rPr>
          <w:rFonts w:ascii="Chu Van An" w:hAnsi="Chu Van An" w:cs="Chu Van An"/>
          <w:color w:val="0000CC"/>
          <w:sz w:val="24"/>
          <w:szCs w:val="24"/>
        </w:rPr>
      </w:pPr>
      <w:r w:rsidRPr="008C51C7">
        <w:rPr>
          <w:rFonts w:ascii="Chu Van An" w:hAnsi="Chu Van An" w:cs="Chu Van An"/>
          <w:sz w:val="24"/>
          <w:szCs w:val="24"/>
        </w:rPr>
        <w:t xml:space="preserve">Ta có: </w:t>
      </w:r>
      <w:r w:rsidRPr="008C51C7">
        <w:rPr>
          <w:rFonts w:ascii="Chu Van An" w:hAnsi="Chu Van An" w:cs="Chu Van An"/>
          <w:position w:val="-10"/>
          <w:sz w:val="24"/>
          <w:szCs w:val="24"/>
        </w:rPr>
        <w:object w:dxaOrig="1780" w:dyaOrig="320" w14:anchorId="28845D06">
          <v:shape id="_x0000_i16021" type="#_x0000_t75" style="width:89.6pt;height:16.75pt" o:ole="">
            <v:imagedata r:id="rId688" o:title=""/>
          </v:shape>
          <o:OLEObject Type="Embed" ProgID="Equation.DSMT4" ShapeID="_x0000_i16021" DrawAspect="Content" ObjectID="_1690434239" r:id="rId689"/>
        </w:object>
      </w:r>
    </w:p>
    <w:p w14:paraId="42BE8890" w14:textId="77777777" w:rsidR="00AA4D51" w:rsidRPr="008C51C7" w:rsidRDefault="00AA4D51" w:rsidP="00AA4D51">
      <w:pPr>
        <w:spacing w:after="0" w:line="240" w:lineRule="auto"/>
        <w:ind w:left="284"/>
        <w:rPr>
          <w:rFonts w:ascii="Chu Van An" w:hAnsi="Chu Van An" w:cs="Chu Van An"/>
          <w:color w:val="0000CC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ab/>
      </w:r>
      <w:r w:rsidRPr="008C51C7">
        <w:rPr>
          <w:rFonts w:ascii="Chu Van An" w:hAnsi="Chu Van An" w:cs="Chu Van An"/>
          <w:sz w:val="24"/>
          <w:szCs w:val="24"/>
        </w:rPr>
        <w:t xml:space="preserve">Khi đó: </w:t>
      </w:r>
      <w:r w:rsidRPr="008C51C7">
        <w:rPr>
          <w:rFonts w:ascii="Chu Van An" w:hAnsi="Chu Van An" w:cs="Chu Van An"/>
          <w:position w:val="-24"/>
          <w:sz w:val="24"/>
          <w:szCs w:val="24"/>
        </w:rPr>
        <w:object w:dxaOrig="4900" w:dyaOrig="620" w14:anchorId="78F16F3D">
          <v:shape id="_x0000_i16022" type="#_x0000_t75" style="width:244.45pt;height:31.8pt" o:ole="">
            <v:imagedata r:id="rId690" o:title=""/>
          </v:shape>
          <o:OLEObject Type="Embed" ProgID="Equation.DSMT4" ShapeID="_x0000_i16022" DrawAspect="Content" ObjectID="_1690434240" r:id="rId691"/>
        </w:object>
      </w:r>
      <w:r w:rsidRPr="008C51C7">
        <w:rPr>
          <w:rFonts w:ascii="Chu Van An" w:hAnsi="Chu Van An" w:cs="Chu Van An"/>
          <w:sz w:val="24"/>
          <w:szCs w:val="24"/>
        </w:rPr>
        <w:t>(đpcm)</w:t>
      </w:r>
    </w:p>
    <w:p w14:paraId="7BE12FC5" w14:textId="72F8975F" w:rsidR="003B77C9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2459BD" w:rsidRPr="006D4E4E" w14:paraId="4ED72312" w14:textId="77777777" w:rsidTr="002459BD">
        <w:tc>
          <w:tcPr>
            <w:tcW w:w="6200" w:type="dxa"/>
            <w:shd w:val="clear" w:color="auto" w:fill="auto"/>
          </w:tcPr>
          <w:p w14:paraId="24A2D953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sz w:val="22"/>
              </w:rPr>
              <w:t>Câu 1:</w:t>
            </w:r>
            <w:bookmarkStart w:id="156" w:name="c1"/>
            <w:r w:rsidRPr="006D4E4E">
              <w:rPr>
                <w:rFonts w:ascii="Chu Van An" w:hAnsi="Chu Van An" w:cs="Chu Van An"/>
                <w:sz w:val="22"/>
                <w:lang w:val="en-US"/>
              </w:rPr>
              <w:t xml:space="preserve">Đạo hàm của hàm số </w:t>
            </w:r>
            <w:r w:rsidRPr="006D4E4E">
              <w:rPr>
                <w:rFonts w:ascii="Chu Van An" w:hAnsi="Chu Van An" w:cs="Chu Van An"/>
                <w:position w:val="-10"/>
                <w:sz w:val="22"/>
              </w:rPr>
              <w:object w:dxaOrig="3285" w:dyaOrig="360" w14:anchorId="7BCD246F">
                <v:shape id="_x0000_i18134" type="#_x0000_t75" style="width:164.1pt;height:18.4pt" o:ole="">
                  <v:imagedata r:id="rId692" o:title=""/>
                </v:shape>
                <o:OLEObject Type="Embed" ProgID="Equation.DSMT4" ShapeID="_x0000_i18134" DrawAspect="Content" ObjectID="_1690434241" r:id="rId693"/>
              </w:object>
            </w:r>
            <w:r w:rsidRPr="006D4E4E">
              <w:rPr>
                <w:rFonts w:ascii="Chu Van An" w:hAnsi="Chu Van An" w:cs="Chu Van An"/>
                <w:sz w:val="22"/>
                <w:lang w:val="en-US"/>
              </w:rPr>
              <w:t>là</w:t>
            </w:r>
            <w:bookmarkEnd w:id="156"/>
          </w:p>
          <w:p w14:paraId="167818B3" w14:textId="77777777" w:rsidR="002459BD" w:rsidRPr="006D4E4E" w:rsidRDefault="002459BD" w:rsidP="00355B92">
            <w:pPr>
              <w:pStyle w:val="ListParagraph1"/>
              <w:tabs>
                <w:tab w:val="left" w:pos="85"/>
                <w:tab w:val="left" w:pos="3146"/>
              </w:tabs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  <w:lang w:val="en-US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sz w:val="22"/>
                <w:lang w:val="en-US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0000FF"/>
                <w:sz w:val="22"/>
              </w:rPr>
              <w:t xml:space="preserve"> </w:t>
            </w:r>
            <w:r w:rsidRPr="006D4E4E">
              <w:rPr>
                <w:rFonts w:ascii="Chu Van An" w:hAnsi="Chu Van An" w:cs="Chu Van An"/>
                <w:b/>
                <w:color w:val="0000FF"/>
                <w:sz w:val="22"/>
                <w:lang w:val="en-US"/>
              </w:rPr>
              <w:t xml:space="preserve"> </w:t>
            </w:r>
            <w:r w:rsidRPr="006D4E4E">
              <w:rPr>
                <w:rFonts w:ascii="Chu Van An" w:hAnsi="Chu Van An" w:cs="Chu Van An"/>
                <w:position w:val="-6"/>
                <w:sz w:val="22"/>
              </w:rPr>
              <w:object w:dxaOrig="1380" w:dyaOrig="330" w14:anchorId="07FBA9A5">
                <v:shape id="_x0000_i18135" type="#_x0000_t75" style="width:68.65pt;height:16.75pt" o:ole="">
                  <v:imagedata r:id="rId694" o:title=""/>
                </v:shape>
                <o:OLEObject Type="Embed" ProgID="Equation.DSMT4" ShapeID="_x0000_i18135" DrawAspect="Content" ObjectID="_1690434242" r:id="rId695"/>
              </w:object>
            </w:r>
            <w:r w:rsidRPr="006D4E4E">
              <w:rPr>
                <w:rFonts w:ascii="Chu Van An" w:hAnsi="Chu Van An" w:cs="Chu Van An"/>
                <w:sz w:val="22"/>
                <w:lang w:val="en-US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  <w:sz w:val="22"/>
                <w:lang w:val="en-US"/>
              </w:rPr>
              <w:tab/>
              <w:t xml:space="preserve">B.  </w:t>
            </w:r>
            <w:r w:rsidRPr="006D4E4E">
              <w:rPr>
                <w:rFonts w:ascii="Chu Van An" w:hAnsi="Chu Van An" w:cs="Chu Van An"/>
                <w:position w:val="-6"/>
                <w:sz w:val="22"/>
              </w:rPr>
              <w:object w:dxaOrig="1380" w:dyaOrig="330" w14:anchorId="5CA7C108">
                <v:shape id="_x0000_i18136" type="#_x0000_t75" style="width:68.65pt;height:16.75pt" o:ole="">
                  <v:imagedata r:id="rId696" o:title=""/>
                </v:shape>
                <o:OLEObject Type="Embed" ProgID="Equation.DSMT4" ShapeID="_x0000_i18136" DrawAspect="Content" ObjectID="_1690434243" r:id="rId697"/>
              </w:object>
            </w:r>
            <w:r w:rsidRPr="006D4E4E">
              <w:rPr>
                <w:rFonts w:ascii="Chu Van An" w:hAnsi="Chu Van An" w:cs="Chu Van An"/>
                <w:sz w:val="22"/>
              </w:rPr>
              <w:t>.</w:t>
            </w:r>
          </w:p>
          <w:p w14:paraId="185852D0" w14:textId="77777777" w:rsidR="002459BD" w:rsidRPr="006D4E4E" w:rsidRDefault="002459BD" w:rsidP="00355B92">
            <w:pPr>
              <w:pStyle w:val="ListParagraph1"/>
              <w:tabs>
                <w:tab w:val="left" w:pos="85"/>
                <w:tab w:val="left" w:pos="3146"/>
              </w:tabs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  <w:lang w:val="en-US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sz w:val="22"/>
                <w:lang w:val="en-US"/>
              </w:rPr>
              <w:tab/>
              <w:t xml:space="preserve">C.  </w:t>
            </w:r>
            <w:r w:rsidRPr="006D4E4E">
              <w:rPr>
                <w:rFonts w:ascii="Chu Van An" w:hAnsi="Chu Van An" w:cs="Chu Van An"/>
                <w:position w:val="-6"/>
                <w:sz w:val="22"/>
              </w:rPr>
              <w:object w:dxaOrig="195" w:dyaOrig="270" w14:anchorId="2AA5428C">
                <v:shape id="_x0000_i18137" type="#_x0000_t75" style="width:10.05pt;height:13.4pt" o:ole="">
                  <v:imagedata r:id="rId698" o:title=""/>
                </v:shape>
                <o:OLEObject Type="Embed" ProgID="Equation.DSMT4" ShapeID="_x0000_i18137" DrawAspect="Content" ObjectID="_1690434244" r:id="rId699"/>
              </w:object>
            </w:r>
            <w:r w:rsidRPr="006D4E4E">
              <w:rPr>
                <w:rFonts w:ascii="Chu Van An" w:hAnsi="Chu Van An" w:cs="Chu Van An"/>
                <w:sz w:val="22"/>
                <w:lang w:val="en-US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  <w:sz w:val="22"/>
                <w:lang w:val="en-US"/>
              </w:rPr>
              <w:tab/>
              <w:t xml:space="preserve">D.  </w:t>
            </w:r>
            <w:r w:rsidRPr="006D4E4E">
              <w:rPr>
                <w:rFonts w:ascii="Chu Van An" w:hAnsi="Chu Van An" w:cs="Chu Van An"/>
                <w:position w:val="-4"/>
                <w:sz w:val="22"/>
              </w:rPr>
              <w:object w:dxaOrig="135" w:dyaOrig="270" w14:anchorId="20F6CB41">
                <v:shape id="_x0000_i18138" type="#_x0000_t75" style="width:6.7pt;height:13.4pt" o:ole="">
                  <v:imagedata r:id="rId700" o:title=""/>
                </v:shape>
                <o:OLEObject Type="Embed" ProgID="Equation.DSMT4" ShapeID="_x0000_i18138" DrawAspect="Content" ObjectID="_1690434245" r:id="rId701"/>
              </w:object>
            </w:r>
            <w:r w:rsidRPr="006D4E4E">
              <w:rPr>
                <w:rFonts w:ascii="Chu Van An" w:hAnsi="Chu Van An" w:cs="Chu Van An"/>
                <w:sz w:val="22"/>
                <w:lang w:val="en-US"/>
              </w:rPr>
              <w:t>.</w:t>
            </w:r>
          </w:p>
          <w:p w14:paraId="0F6DA97E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7D0BF586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2459BD" w:rsidRPr="006D4E4E" w14:paraId="7DB0297A" w14:textId="77777777" w:rsidTr="002459BD">
        <w:tc>
          <w:tcPr>
            <w:tcW w:w="6200" w:type="dxa"/>
            <w:shd w:val="clear" w:color="auto" w:fill="auto"/>
          </w:tcPr>
          <w:p w14:paraId="2E693A17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>Câu 2:</w:t>
            </w:r>
            <w:bookmarkStart w:id="157" w:name="c2"/>
            <w:r w:rsidRPr="006D4E4E">
              <w:rPr>
                <w:rFonts w:ascii="Chu Van An" w:hAnsi="Chu Van An" w:cs="Chu Van An"/>
              </w:rPr>
              <w:t xml:space="preserve">Hàm số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1980" w:dyaOrig="615" w14:anchorId="36E040A6">
                <v:shape id="_x0000_i18139" type="#_x0000_t75" style="width:98.8pt;height:31pt" o:ole="">
                  <v:imagedata r:id="rId702" o:title=""/>
                </v:shape>
                <o:OLEObject Type="Embed" ProgID="Equation.DSMT4" ShapeID="_x0000_i18139" DrawAspect="Content" ObjectID="_1690434246" r:id="rId703"/>
              </w:object>
            </w:r>
            <w:r w:rsidRPr="006D4E4E">
              <w:rPr>
                <w:rFonts w:ascii="Chu Van An" w:hAnsi="Chu Van An" w:cs="Chu Van An"/>
              </w:rPr>
              <w:t>có đạo hàm là</w:t>
            </w:r>
            <w:bookmarkEnd w:id="157"/>
          </w:p>
          <w:p w14:paraId="15E641F3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color w:val="000000" w:themeColor="text1"/>
                <w:position w:val="-24"/>
              </w:rPr>
              <w:object w:dxaOrig="1860" w:dyaOrig="630" w14:anchorId="541CF772">
                <v:shape id="_x0000_i18140" type="#_x0000_t75" style="width:92.95pt;height:31.8pt" o:ole="">
                  <v:imagedata r:id="rId704" o:title=""/>
                </v:shape>
                <o:OLEObject Type="Embed" ProgID="Equation.DSMT4" ShapeID="_x0000_i18140" DrawAspect="Content" ObjectID="_1690434247" r:id="rId705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color w:val="000000" w:themeColor="text1"/>
                <w:position w:val="-24"/>
              </w:rPr>
              <w:object w:dxaOrig="1860" w:dyaOrig="630" w14:anchorId="764DB3C4">
                <v:shape id="_x0000_i18141" type="#_x0000_t75" style="width:92.95pt;height:31.8pt" o:ole="">
                  <v:imagedata r:id="rId706" o:title=""/>
                </v:shape>
                <o:OLEObject Type="Embed" ProgID="Equation.DSMT4" ShapeID="_x0000_i18141" DrawAspect="Content" ObjectID="_1690434248" r:id="rId707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3D7CC698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color w:val="000000" w:themeColor="text1"/>
                <w:position w:val="-24"/>
              </w:rPr>
              <w:object w:dxaOrig="1710" w:dyaOrig="630" w14:anchorId="1DF660DD">
                <v:shape id="_x0000_i18142" type="#_x0000_t75" style="width:85.4pt;height:31.8pt" o:ole="">
                  <v:imagedata r:id="rId708" o:title=""/>
                </v:shape>
                <o:OLEObject Type="Embed" ProgID="Equation.DSMT4" ShapeID="_x0000_i18142" DrawAspect="Content" ObjectID="_1690434249" r:id="rId709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color w:val="000000" w:themeColor="text1"/>
                <w:position w:val="-24"/>
              </w:rPr>
              <w:object w:dxaOrig="1695" w:dyaOrig="630" w14:anchorId="0FEEBF1A">
                <v:shape id="_x0000_i18143" type="#_x0000_t75" style="width:84.55pt;height:31.8pt" o:ole="">
                  <v:imagedata r:id="rId710" o:title=""/>
                </v:shape>
                <o:OLEObject Type="Embed" ProgID="Equation.DSMT4" ShapeID="_x0000_i18143" DrawAspect="Content" ObjectID="_1690434250" r:id="rId711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76DB7B59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5D180622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2459BD" w:rsidRPr="006D4E4E" w14:paraId="7B8286E9" w14:textId="77777777" w:rsidTr="002459BD">
        <w:tc>
          <w:tcPr>
            <w:tcW w:w="6200" w:type="dxa"/>
            <w:shd w:val="clear" w:color="auto" w:fill="auto"/>
          </w:tcPr>
          <w:p w14:paraId="6A34396F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3:</w:t>
            </w:r>
            <w:bookmarkStart w:id="158" w:name="c3"/>
            <w:r w:rsidRPr="006D4E4E">
              <w:rPr>
                <w:rFonts w:ascii="Chu Van An" w:hAnsi="Chu Van An" w:cs="Chu Van An"/>
                <w:lang w:val="fr-FR"/>
              </w:rPr>
              <w:t xml:space="preserve">Cho </w:t>
            </w:r>
            <w:r w:rsidRPr="006D4E4E">
              <w:rPr>
                <w:rFonts w:ascii="Chu Van An" w:eastAsiaTheme="minorHAnsi" w:hAnsi="Chu Van An" w:cs="Chu Van An"/>
                <w:position w:val="-36"/>
              </w:rPr>
              <w:object w:dxaOrig="3510" w:dyaOrig="810" w14:anchorId="5526007E">
                <v:shape id="_x0000_i18144" type="#_x0000_t75" style="width:175.8pt;height:40.2pt" o:ole="">
                  <v:imagedata r:id="rId475" o:title=""/>
                </v:shape>
                <o:OLEObject Type="Embed" ProgID="Equation.DSMT4" ShapeID="_x0000_i18144" DrawAspect="Content" ObjectID="_1690434251" r:id="rId712"/>
              </w:object>
            </w:r>
            <w:r w:rsidRPr="006D4E4E">
              <w:rPr>
                <w:rFonts w:ascii="Chu Van An" w:hAnsi="Chu Van An" w:cs="Chu Van An"/>
                <w:lang w:val="fr-FR"/>
              </w:rPr>
              <w:t xml:space="preserve">. Tính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1305" w:dyaOrig="270" w14:anchorId="2DEDB685">
                <v:shape id="_x0000_i18145" type="#_x0000_t75" style="width:65.3pt;height:13.4pt" o:ole="">
                  <v:imagedata r:id="rId477" o:title=""/>
                </v:shape>
                <o:OLEObject Type="Embed" ProgID="Equation.DSMT4" ShapeID="_x0000_i18145" DrawAspect="Content" ObjectID="_1690434252" r:id="rId713"/>
              </w:object>
            </w:r>
            <w:bookmarkEnd w:id="158"/>
          </w:p>
          <w:p w14:paraId="708C4AF0" w14:textId="77777777" w:rsidR="002459BD" w:rsidRPr="006D4E4E" w:rsidRDefault="002459BD" w:rsidP="00355B9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4"/>
              </w:rPr>
              <w:object w:dxaOrig="315" w:dyaOrig="240" w14:anchorId="137FD081">
                <v:shape id="_x0000_i18146" type="#_x0000_t75" style="width:15.9pt;height:11.7pt" o:ole="">
                  <v:imagedata r:id="rId483" o:title=""/>
                </v:shape>
                <o:OLEObject Type="Embed" ProgID="Equation.DSMT4" ShapeID="_x0000_i18146" DrawAspect="Content" ObjectID="_1690434253" r:id="rId714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210" w:dyaOrig="270" w14:anchorId="296EA394">
                <v:shape id="_x0000_i18147" type="#_x0000_t75" style="width:10.9pt;height:13.4pt" o:ole="">
                  <v:imagedata r:id="rId485" o:title=""/>
                </v:shape>
                <o:OLEObject Type="Embed" ProgID="Equation.DSMT4" ShapeID="_x0000_i18147" DrawAspect="Content" ObjectID="_1690434254" r:id="rId715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position w:val="-4"/>
              </w:rPr>
              <w:object w:dxaOrig="210" w:dyaOrig="240" w14:anchorId="14863FE2">
                <v:shape id="_x0000_i18148" type="#_x0000_t75" style="width:10.9pt;height:11.7pt" o:ole="">
                  <v:imagedata r:id="rId479" o:title=""/>
                </v:shape>
                <o:OLEObject Type="Embed" ProgID="Equation.DSMT4" ShapeID="_x0000_i18148" DrawAspect="Content" ObjectID="_1690434255" r:id="rId716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4"/>
              </w:rPr>
              <w:object w:dxaOrig="210" w:dyaOrig="240" w14:anchorId="7D4D6FC7">
                <v:shape id="_x0000_i18149" type="#_x0000_t75" style="width:10.9pt;height:11.7pt" o:ole="">
                  <v:imagedata r:id="rId481" o:title=""/>
                </v:shape>
                <o:OLEObject Type="Embed" ProgID="Equation.DSMT4" ShapeID="_x0000_i18149" DrawAspect="Content" ObjectID="_1690434256" r:id="rId717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.</w:t>
            </w:r>
          </w:p>
          <w:p w14:paraId="5123BD71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63277363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2459BD" w:rsidRPr="006D4E4E" w14:paraId="6395BACD" w14:textId="77777777" w:rsidTr="002459BD">
        <w:tc>
          <w:tcPr>
            <w:tcW w:w="6200" w:type="dxa"/>
            <w:shd w:val="clear" w:color="auto" w:fill="auto"/>
          </w:tcPr>
          <w:p w14:paraId="597E92B4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lang w:val="fr-FR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>Câu 4:</w:t>
            </w:r>
            <w:bookmarkStart w:id="159" w:name="c4"/>
            <w:r w:rsidRPr="006D4E4E">
              <w:rPr>
                <w:rFonts w:ascii="Chu Van An" w:hAnsi="Chu Van An" w:cs="Chu Van An"/>
                <w:bCs/>
                <w:iCs/>
                <w:lang w:val="fr-FR"/>
              </w:rPr>
              <w:t xml:space="preserve">Đạo hàm của hàm số </w:t>
            </w:r>
            <w:r w:rsidRPr="006D4E4E">
              <w:rPr>
                <w:rFonts w:ascii="Chu Van An" w:eastAsiaTheme="minorHAnsi" w:hAnsi="Chu Van An" w:cs="Chu Van An"/>
                <w:position w:val="-14"/>
                <w:lang w:val="fr-FR"/>
              </w:rPr>
              <w:object w:dxaOrig="2535" w:dyaOrig="405" w14:anchorId="1EC62BB7">
                <v:shape id="_x0000_i18150" type="#_x0000_t75" style="width:126.4pt;height:20.1pt" o:ole="">
                  <v:imagedata r:id="rId718" o:title=""/>
                </v:shape>
                <o:OLEObject Type="Embed" ProgID="Equation.DSMT4" ShapeID="_x0000_i18150" DrawAspect="Content" ObjectID="_1690434257" r:id="rId719"/>
              </w:object>
            </w:r>
            <w:r w:rsidRPr="006D4E4E">
              <w:rPr>
                <w:rFonts w:ascii="Chu Van An" w:hAnsi="Chu Van An" w:cs="Chu Van An"/>
                <w:bCs/>
                <w:iCs/>
                <w:lang w:val="fr-FR"/>
              </w:rPr>
              <w:t xml:space="preserve"> có dạng </w:t>
            </w:r>
            <w:r w:rsidRPr="006D4E4E">
              <w:rPr>
                <w:rFonts w:ascii="Chu Van An" w:eastAsiaTheme="minorHAnsi" w:hAnsi="Chu Van An" w:cs="Chu Van An"/>
                <w:position w:val="-14"/>
                <w:lang w:val="fr-FR"/>
              </w:rPr>
              <w:object w:dxaOrig="3240" w:dyaOrig="405" w14:anchorId="3387E03A">
                <v:shape id="_x0000_i18151" type="#_x0000_t75" style="width:162.4pt;height:20.1pt" o:ole="">
                  <v:imagedata r:id="rId720" o:title=""/>
                </v:shape>
                <o:OLEObject Type="Embed" ProgID="Equation.DSMT4" ShapeID="_x0000_i18151" DrawAspect="Content" ObjectID="_1690434258" r:id="rId721"/>
              </w:object>
            </w:r>
            <w:r w:rsidRPr="006D4E4E">
              <w:rPr>
                <w:rFonts w:ascii="Chu Van An" w:hAnsi="Chu Van An" w:cs="Chu Van An"/>
                <w:bCs/>
                <w:iCs/>
                <w:lang w:val="fr-FR"/>
              </w:rPr>
              <w:t xml:space="preserve"> Tính </w:t>
            </w:r>
            <w:r w:rsidRPr="006D4E4E">
              <w:rPr>
                <w:rFonts w:ascii="Chu Van An" w:eastAsiaTheme="minorHAnsi" w:hAnsi="Chu Van An" w:cs="Chu Van An"/>
                <w:position w:val="-6"/>
                <w:lang w:val="fr-FR"/>
              </w:rPr>
              <w:object w:dxaOrig="1380" w:dyaOrig="285" w14:anchorId="7EB1D540">
                <v:shape id="_x0000_i18152" type="#_x0000_t75" style="width:68.65pt;height:14.25pt" o:ole="">
                  <v:imagedata r:id="rId722" o:title=""/>
                </v:shape>
                <o:OLEObject Type="Embed" ProgID="Equation.DSMT4" ShapeID="_x0000_i18152" DrawAspect="Content" ObjectID="_1690434259" r:id="rId723"/>
              </w:object>
            </w:r>
            <w:bookmarkEnd w:id="159"/>
          </w:p>
          <w:p w14:paraId="67CED92E" w14:textId="77777777" w:rsidR="002459BD" w:rsidRPr="006D4E4E" w:rsidRDefault="002459BD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800080"/>
                <w:lang w:val="fr-FR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b/>
                <w:color w:val="0000FF"/>
                <w:position w:val="-6"/>
              </w:rPr>
              <w:object w:dxaOrig="180" w:dyaOrig="270" w14:anchorId="074F03B2">
                <v:shape id="_x0000_i18153" type="#_x0000_t75" style="width:9.2pt;height:13.4pt" o:ole="">
                  <v:imagedata r:id="rId724" o:title=""/>
                </v:shape>
                <o:OLEObject Type="Embed" ProgID="Equation.DSMT4" ShapeID="_x0000_i18153" DrawAspect="Content" ObjectID="_1690434260" r:id="rId725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b/>
                <w:color w:val="0000FF"/>
                <w:position w:val="-4"/>
              </w:rPr>
              <w:object w:dxaOrig="300" w:dyaOrig="255" w14:anchorId="7D4D787C">
                <v:shape id="_x0000_i18154" type="#_x0000_t75" style="width:15.05pt;height:12.55pt" o:ole="">
                  <v:imagedata r:id="rId726" o:title=""/>
                </v:shape>
                <o:OLEObject Type="Embed" ProgID="Equation.DSMT4" ShapeID="_x0000_i18154" DrawAspect="Content" ObjectID="_1690434261" r:id="rId727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b/>
                <w:color w:val="0000FF"/>
                <w:position w:val="-6"/>
              </w:rPr>
              <w:object w:dxaOrig="195" w:dyaOrig="270" w14:anchorId="20142F6D">
                <v:shape id="_x0000_i18155" type="#_x0000_t75" style="width:10.05pt;height:13.4pt" o:ole="">
                  <v:imagedata r:id="rId728" o:title=""/>
                </v:shape>
                <o:OLEObject Type="Embed" ProgID="Equation.DSMT4" ShapeID="_x0000_i18155" DrawAspect="Content" ObjectID="_1690434262" r:id="rId729"/>
              </w:object>
            </w:r>
            <w:r w:rsidRPr="006D4E4E">
              <w:rPr>
                <w:rFonts w:ascii="Chu Van An" w:hAnsi="Chu Van An" w:cs="Chu Van An"/>
                <w:color w:val="0000FF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b/>
                <w:color w:val="0000FF"/>
                <w:position w:val="-4"/>
              </w:rPr>
              <w:object w:dxaOrig="195" w:dyaOrig="255" w14:anchorId="416C1E2C">
                <v:shape id="_x0000_i18156" type="#_x0000_t75" style="width:10.05pt;height:12.55pt" o:ole="">
                  <v:imagedata r:id="rId730" o:title=""/>
                </v:shape>
                <o:OLEObject Type="Embed" ProgID="Equation.DSMT4" ShapeID="_x0000_i18156" DrawAspect="Content" ObjectID="_1690434263" r:id="rId731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056EB918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3BF791B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2459BD" w:rsidRPr="006D4E4E" w14:paraId="302AADBF" w14:textId="77777777" w:rsidTr="002459BD">
        <w:tc>
          <w:tcPr>
            <w:tcW w:w="6200" w:type="dxa"/>
            <w:shd w:val="clear" w:color="auto" w:fill="auto"/>
          </w:tcPr>
          <w:p w14:paraId="022C3AF2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5:</w:t>
            </w:r>
            <w:bookmarkStart w:id="160" w:name="c5"/>
            <w:r w:rsidRPr="006D4E4E">
              <w:rPr>
                <w:rFonts w:ascii="Chu Van An" w:hAnsi="Chu Van An" w:cs="Chu Van An"/>
              </w:rPr>
              <w:t xml:space="preserve">Cho hàm số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2580" w:dyaOrig="615" w14:anchorId="6BCE52F3">
                <v:shape id="_x0000_i18157" type="#_x0000_t75" style="width:128.95pt;height:31pt" o:ole="">
                  <v:imagedata r:id="rId447" o:title=""/>
                </v:shape>
                <o:OLEObject Type="Embed" ProgID="Equation.DSMT4" ShapeID="_x0000_i18157" DrawAspect="Content" ObjectID="_1690434264" r:id="rId732"/>
              </w:object>
            </w:r>
            <w:r w:rsidRPr="006D4E4E">
              <w:rPr>
                <w:rFonts w:ascii="Chu Van An" w:hAnsi="Chu Van An" w:cs="Chu Van An"/>
              </w:rPr>
              <w:t xml:space="preserve">có đạo hàm là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630" w:dyaOrig="405" w14:anchorId="655133BA">
                <v:shape id="_x0000_i18158" type="#_x0000_t75" style="width:31.8pt;height:20.1pt" o:ole="">
                  <v:imagedata r:id="rId449" o:title=""/>
                </v:shape>
                <o:OLEObject Type="Embed" ProgID="Equation.DSMT4" ShapeID="_x0000_i18158" DrawAspect="Content" ObjectID="_1690434265" r:id="rId733"/>
              </w:object>
            </w:r>
            <w:r w:rsidRPr="006D4E4E">
              <w:rPr>
                <w:rFonts w:ascii="Chu Van An" w:hAnsi="Chu Van An" w:cs="Chu Van An"/>
              </w:rPr>
              <w:t xml:space="preserve">. Để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1005" w:dyaOrig="615" w14:anchorId="773A65B8">
                <v:shape id="_x0000_i18159" type="#_x0000_t75" style="width:50.25pt;height:31pt" o:ole="">
                  <v:imagedata r:id="rId451" o:title=""/>
                </v:shape>
                <o:OLEObject Type="Embed" ProgID="Equation.DSMT4" ShapeID="_x0000_i18159" DrawAspect="Content" ObjectID="_1690434266" r:id="rId734"/>
              </w:object>
            </w:r>
            <w:r w:rsidRPr="006D4E4E">
              <w:rPr>
                <w:rFonts w:ascii="Chu Van An" w:hAnsi="Chu Van An" w:cs="Chu Van An"/>
              </w:rPr>
              <w:t xml:space="preserve">thì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195" w:dyaOrig="225" w14:anchorId="165D4D6A">
                <v:shape id="_x0000_i18160" type="#_x0000_t75" style="width:10.05pt;height:10.9pt" o:ole="">
                  <v:imagedata r:id="rId453" o:title=""/>
                </v:shape>
                <o:OLEObject Type="Embed" ProgID="Equation.DSMT4" ShapeID="_x0000_i18160" DrawAspect="Content" ObjectID="_1690434267" r:id="rId735"/>
              </w:object>
            </w:r>
            <w:r w:rsidRPr="006D4E4E">
              <w:rPr>
                <w:rFonts w:ascii="Chu Van An" w:hAnsi="Chu Van An" w:cs="Chu Van An"/>
              </w:rPr>
              <w:t>bằng bao nhiêu?</w:t>
            </w:r>
            <w:bookmarkEnd w:id="160"/>
          </w:p>
          <w:p w14:paraId="75DDFBAD" w14:textId="77777777" w:rsidR="002459BD" w:rsidRPr="006D4E4E" w:rsidRDefault="002459BD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780" w:dyaOrig="675" w14:anchorId="146FA1DE">
                <v:shape id="_x0000_i18161" type="#_x0000_t75" style="width:39.35pt;height:33.5pt" o:ole="">
                  <v:imagedata r:id="rId461" o:title=""/>
                </v:shape>
                <o:OLEObject Type="Embed" ProgID="Equation.DSMT4" ShapeID="_x0000_i18161" DrawAspect="Content" ObjectID="_1690434268" r:id="rId736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930" w:dyaOrig="675" w14:anchorId="19A18AA2">
                <v:shape id="_x0000_i18162" type="#_x0000_t75" style="width:46.9pt;height:33.5pt" o:ole="">
                  <v:imagedata r:id="rId455" o:title=""/>
                </v:shape>
                <o:OLEObject Type="Embed" ProgID="Equation.DSMT4" ShapeID="_x0000_i18162" DrawAspect="Content" ObjectID="_1690434269" r:id="rId737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600" w:dyaOrig="615" w14:anchorId="6550192E">
                <v:shape id="_x0000_i18163" type="#_x0000_t75" style="width:30.15pt;height:31pt" o:ole="">
                  <v:imagedata r:id="rId457" o:title=""/>
                </v:shape>
                <o:OLEObject Type="Embed" ProgID="Equation.DSMT4" ShapeID="_x0000_i18163" DrawAspect="Content" ObjectID="_1690434270" r:id="rId738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765" w:dyaOrig="615" w14:anchorId="4CE2D99E">
                <v:shape id="_x0000_i18164" type="#_x0000_t75" style="width:38.5pt;height:31pt" o:ole="">
                  <v:imagedata r:id="rId459" o:title=""/>
                </v:shape>
                <o:OLEObject Type="Embed" ProgID="Equation.DSMT4" ShapeID="_x0000_i18164" DrawAspect="Content" ObjectID="_1690434271" r:id="rId739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600D0AAB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6F5F2566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2459BD" w:rsidRPr="006D4E4E" w14:paraId="31363582" w14:textId="77777777" w:rsidTr="002459BD">
        <w:tc>
          <w:tcPr>
            <w:tcW w:w="6200" w:type="dxa"/>
            <w:shd w:val="clear" w:color="auto" w:fill="auto"/>
          </w:tcPr>
          <w:p w14:paraId="70583D3E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lang w:val="vi-VN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>Câu 6:</w:t>
            </w:r>
            <w:bookmarkStart w:id="161" w:name="c6"/>
            <w:r w:rsidRPr="006D4E4E">
              <w:rPr>
                <w:rFonts w:ascii="Chu Van An" w:hAnsi="Chu Van An" w:cs="Chu Van An"/>
                <w:lang w:val="vi-VN"/>
              </w:rPr>
              <w:t xml:space="preserve">Cho hàm số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960" w:dyaOrig="615" w14:anchorId="35C36F6C">
                <v:shape id="_x0000_i18165" type="#_x0000_t75" style="width:47.7pt;height:31pt" o:ole="">
                  <v:imagedata r:id="rId740" o:title=""/>
                </v:shape>
                <o:OLEObject Type="Embed" ProgID="Equation.DSMT4" ShapeID="_x0000_i18165" DrawAspect="Content" ObjectID="_1690434272" r:id="rId741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 có đạo hàm tại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195" w:dyaOrig="225" w14:anchorId="259640BA">
                <v:shape id="_x0000_i18166" type="#_x0000_t75" style="width:10.05pt;height:10.9pt" o:ole="">
                  <v:imagedata r:id="rId742" o:title=""/>
                </v:shape>
                <o:OLEObject Type="Embed" ProgID="Equation.DSMT4" ShapeID="_x0000_i18166" DrawAspect="Content" ObjectID="_1690434273" r:id="rId743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 là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255" w:dyaOrig="315" w14:anchorId="103DE5C8">
                <v:shape id="_x0000_i18167" type="#_x0000_t75" style="width:12.55pt;height:15.9pt" o:ole="">
                  <v:imagedata r:id="rId744" o:title=""/>
                </v:shape>
                <o:OLEObject Type="Embed" ProgID="Equation.DSMT4" ShapeID="_x0000_i18167" DrawAspect="Content" ObjectID="_1690434274" r:id="rId745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. Chọn khẳng định </w:t>
            </w:r>
            <w:r w:rsidRPr="006D4E4E">
              <w:rPr>
                <w:rFonts w:ascii="Chu Van An" w:hAnsi="Chu Van An" w:cs="Chu Van An"/>
                <w:b/>
                <w:lang w:val="vi-VN"/>
              </w:rPr>
              <w:t>đúng</w:t>
            </w:r>
            <w:r w:rsidRPr="006D4E4E">
              <w:rPr>
                <w:rFonts w:ascii="Chu Van An" w:hAnsi="Chu Van An" w:cs="Chu Van An"/>
                <w:bCs/>
              </w:rPr>
              <w:t>.</w:t>
            </w:r>
            <w:bookmarkEnd w:id="161"/>
          </w:p>
          <w:p w14:paraId="043270F5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800080"/>
                <w:lang w:val="vi-VN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6"/>
              </w:rPr>
              <w:object w:dxaOrig="2640" w:dyaOrig="435" w14:anchorId="31A4E4B3">
                <v:shape id="_x0000_i18168" type="#_x0000_t75" style="width:132.3pt;height:21.75pt" o:ole="">
                  <v:imagedata r:id="rId746" o:title=""/>
                </v:shape>
                <o:OLEObject Type="Embed" ProgID="Equation.DSMT4" ShapeID="_x0000_i18168" DrawAspect="Content" ObjectID="_1690434275" r:id="rId747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1E241D2E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lang w:val="vi-VN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16"/>
              </w:rPr>
              <w:object w:dxaOrig="2520" w:dyaOrig="435" w14:anchorId="1DE685F7">
                <v:shape id="_x0000_i18169" type="#_x0000_t75" style="width:126.4pt;height:21.75pt" o:ole="">
                  <v:imagedata r:id="rId748" o:title=""/>
                </v:shape>
                <o:OLEObject Type="Embed" ProgID="Equation.DSMT4" ShapeID="_x0000_i18169" DrawAspect="Content" ObjectID="_1690434276" r:id="rId749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6A802DB3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6D4E4E">
              <w:rPr>
                <w:rFonts w:ascii="Chu Van An" w:hAnsi="Chu Van An" w:cs="Chu Van An"/>
                <w:b/>
                <w:color w:val="800080"/>
                <w:lang w:val="vi-VN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6"/>
              </w:rPr>
              <w:object w:dxaOrig="2520" w:dyaOrig="435" w14:anchorId="2FAE0D87">
                <v:shape id="_x0000_i18170" type="#_x0000_t75" style="width:126.4pt;height:21.75pt" o:ole="">
                  <v:imagedata r:id="rId750" o:title=""/>
                </v:shape>
                <o:OLEObject Type="Embed" ProgID="Equation.DSMT4" ShapeID="_x0000_i18170" DrawAspect="Content" ObjectID="_1690434277" r:id="rId751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52660A83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lang w:val="vi-VN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16"/>
              </w:rPr>
              <w:object w:dxaOrig="2655" w:dyaOrig="435" w14:anchorId="4349C1BE">
                <v:shape id="_x0000_i18171" type="#_x0000_t75" style="width:133.1pt;height:21.75pt" o:ole="">
                  <v:imagedata r:id="rId752" o:title=""/>
                </v:shape>
                <o:OLEObject Type="Embed" ProgID="Equation.DSMT4" ShapeID="_x0000_i18171" DrawAspect="Content" ObjectID="_1690434278" r:id="rId753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2FAE1F4E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45F3B366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2459BD" w:rsidRPr="006D4E4E" w14:paraId="2FF6F171" w14:textId="77777777" w:rsidTr="002459BD">
        <w:tc>
          <w:tcPr>
            <w:tcW w:w="6200" w:type="dxa"/>
            <w:shd w:val="clear" w:color="auto" w:fill="auto"/>
          </w:tcPr>
          <w:p w14:paraId="07AF93D2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lang w:val="vi-VN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>Câu 7:</w:t>
            </w:r>
            <w:bookmarkStart w:id="162" w:name="c7"/>
            <w:r w:rsidRPr="006D4E4E">
              <w:rPr>
                <w:rFonts w:ascii="Chu Van An" w:hAnsi="Chu Van An" w:cs="Chu Van An"/>
              </w:rPr>
              <w:t xml:space="preserve">Tính đạo hàm của hàm số </w:t>
            </w:r>
            <w:r w:rsidRPr="006D4E4E">
              <w:rPr>
                <w:rFonts w:ascii="Chu Van An" w:eastAsiaTheme="minorHAnsi" w:hAnsi="Chu Van An" w:cs="Chu Van An"/>
                <w:position w:val="-28"/>
              </w:rPr>
              <w:object w:dxaOrig="2070" w:dyaOrig="675" w14:anchorId="7F9A7DB8">
                <v:shape id="_x0000_i18172" type="#_x0000_t75" style="width:103.8pt;height:33.5pt" o:ole="">
                  <v:imagedata r:id="rId754" o:title=""/>
                </v:shape>
                <o:OLEObject Type="Embed" ProgID="Equation.DSMT4" ShapeID="_x0000_i18172" DrawAspect="Content" ObjectID="_1690434279" r:id="rId755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bookmarkEnd w:id="162"/>
          </w:p>
          <w:p w14:paraId="75C69FB9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lastRenderedPageBreak/>
              <w:tab/>
              <w:t>A.</w:t>
            </w:r>
            <w:r w:rsidRPr="006D4E4E">
              <w:rPr>
                <w:rFonts w:ascii="Chu Van An" w:hAnsi="Chu Van An" w:cs="Chu Van An"/>
                <w:lang w:val="vi-VN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1125" w:dyaOrig="330" w14:anchorId="64D60B08">
                <v:shape id="_x0000_i18173" type="#_x0000_t75" style="width:56.1pt;height:16.75pt" o:ole="">
                  <v:imagedata r:id="rId756" o:title=""/>
                </v:shape>
                <o:OLEObject Type="Embed" ProgID="Equation.DSMT4" ShapeID="_x0000_i18173" DrawAspect="Content" ObjectID="_1690434280" r:id="rId757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1110" w:dyaOrig="330" w14:anchorId="0272103F">
                <v:shape id="_x0000_i18174" type="#_x0000_t75" style="width:55.25pt;height:16.75pt" o:ole="">
                  <v:imagedata r:id="rId758" o:title=""/>
                </v:shape>
                <o:OLEObject Type="Embed" ProgID="Equation.DSMT4" ShapeID="_x0000_i18174" DrawAspect="Content" ObjectID="_1690434281" r:id="rId759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5FEA8480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975" w:dyaOrig="330" w14:anchorId="6CE5E84C">
                <v:shape id="_x0000_i18175" type="#_x0000_t75" style="width:48.55pt;height:16.75pt" o:ole="">
                  <v:imagedata r:id="rId760" o:title=""/>
                </v:shape>
                <o:OLEObject Type="Embed" ProgID="Equation.DSMT4" ShapeID="_x0000_i18175" DrawAspect="Content" ObjectID="_1690434282" r:id="rId761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945" w:dyaOrig="330" w14:anchorId="4B0D9A48">
                <v:shape id="_x0000_i18176" type="#_x0000_t75" style="width:46.9pt;height:16.75pt" o:ole="">
                  <v:imagedata r:id="rId762" o:title=""/>
                </v:shape>
                <o:OLEObject Type="Embed" ProgID="Equation.DSMT4" ShapeID="_x0000_i18176" DrawAspect="Content" ObjectID="_1690434283" r:id="rId763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42EA0BED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7D84C61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lastRenderedPageBreak/>
              <w:t xml:space="preserve">Lời giải </w:t>
            </w:r>
          </w:p>
        </w:tc>
      </w:tr>
      <w:tr w:rsidR="002459BD" w:rsidRPr="006D4E4E" w14:paraId="7ED59516" w14:textId="77777777" w:rsidTr="002459BD">
        <w:tc>
          <w:tcPr>
            <w:tcW w:w="6200" w:type="dxa"/>
            <w:shd w:val="clear" w:color="auto" w:fill="auto"/>
          </w:tcPr>
          <w:p w14:paraId="2F994B7A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8:</w:t>
            </w:r>
            <w:bookmarkStart w:id="163" w:name="c8"/>
            <w:r w:rsidRPr="006D4E4E">
              <w:rPr>
                <w:rFonts w:ascii="Chu Van An" w:hAnsi="Chu Van An" w:cs="Chu Van An"/>
              </w:rPr>
              <w:t xml:space="preserve">Cho hàm số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2445" w:dyaOrig="405" w14:anchorId="63E4917F">
                <v:shape id="_x0000_i18177" type="#_x0000_t75" style="width:122.25pt;height:20.1pt" o:ole="">
                  <v:imagedata r:id="rId764" o:title=""/>
                </v:shape>
                <o:OLEObject Type="Embed" ProgID="Equation.DSMT4" ShapeID="_x0000_i18177" DrawAspect="Content" ObjectID="_1690434284" r:id="rId765"/>
              </w:object>
            </w:r>
            <w:r w:rsidRPr="006D4E4E">
              <w:rPr>
                <w:rFonts w:ascii="Chu Van An" w:hAnsi="Chu Van An" w:cs="Chu Van An"/>
              </w:rPr>
              <w:t xml:space="preserve">. Khi đó </w:t>
            </w:r>
            <w:r w:rsidRPr="006D4E4E">
              <w:rPr>
                <w:rFonts w:ascii="Chu Van An" w:eastAsiaTheme="minorHAnsi" w:hAnsi="Chu Van An" w:cs="Chu Van An"/>
                <w:position w:val="-28"/>
              </w:rPr>
              <w:object w:dxaOrig="1440" w:dyaOrig="720" w14:anchorId="52AEB111">
                <v:shape id="_x0000_i18178" type="#_x0000_t75" style="width:1in;height:36pt" o:ole="">
                  <v:imagedata r:id="rId766" o:title=""/>
                </v:shape>
                <o:OLEObject Type="Embed" ProgID="Equation.DSMT4" ShapeID="_x0000_i18178" DrawAspect="Content" ObjectID="_1690434285" r:id="rId767"/>
              </w:object>
            </w:r>
            <w:r w:rsidRPr="006D4E4E">
              <w:rPr>
                <w:rFonts w:ascii="Chu Van An" w:hAnsi="Chu Van An" w:cs="Chu Van An"/>
              </w:rPr>
              <w:t>. Mệnh đề nào sau đây sai?</w:t>
            </w:r>
            <w:bookmarkEnd w:id="163"/>
          </w:p>
          <w:p w14:paraId="26F14F7A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b/>
                <w:color w:val="0000FF"/>
                <w:position w:val="-6"/>
              </w:rPr>
              <w:object w:dxaOrig="885" w:dyaOrig="285" w14:anchorId="12CBC3A7">
                <v:shape id="_x0000_i18179" type="#_x0000_t75" style="width:44.35pt;height:14.25pt" o:ole="">
                  <v:imagedata r:id="rId768" o:title=""/>
                </v:shape>
                <o:OLEObject Type="Embed" ProgID="Equation.DSMT4" ShapeID="_x0000_i18179" DrawAspect="Content" ObjectID="_1690434286" r:id="rId769"/>
              </w:object>
            </w:r>
            <w:r w:rsidRPr="006D4E4E">
              <w:rPr>
                <w:rFonts w:ascii="Chu Van An" w:hAnsi="Chu Van An" w:cs="Chu Van An"/>
                <w:b/>
                <w:color w:val="0000FF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b/>
                <w:color w:val="0000FF"/>
                <w:position w:val="-6"/>
              </w:rPr>
              <w:object w:dxaOrig="1215" w:dyaOrig="315" w14:anchorId="2E1D956B">
                <v:shape id="_x0000_i18180" type="#_x0000_t75" style="width:61.1pt;height:15.9pt" o:ole="">
                  <v:imagedata r:id="rId770" o:title=""/>
                </v:shape>
                <o:OLEObject Type="Embed" ProgID="Equation.DSMT4" ShapeID="_x0000_i18180" DrawAspect="Content" ObjectID="_1690434287" r:id="rId771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1282D217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b/>
                <w:color w:val="0000FF"/>
                <w:position w:val="-6"/>
              </w:rPr>
              <w:object w:dxaOrig="900" w:dyaOrig="285" w14:anchorId="3FF9E2BE">
                <v:shape id="_x0000_i18181" type="#_x0000_t75" style="width:45.2pt;height:14.25pt" o:ole="">
                  <v:imagedata r:id="rId772" o:title=""/>
                </v:shape>
                <o:OLEObject Type="Embed" ProgID="Equation.DSMT4" ShapeID="_x0000_i18181" DrawAspect="Content" ObjectID="_1690434288" r:id="rId773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b/>
                <w:color w:val="0000FF"/>
                <w:position w:val="-6"/>
              </w:rPr>
              <w:object w:dxaOrig="780" w:dyaOrig="285" w14:anchorId="707C67B1">
                <v:shape id="_x0000_i18182" type="#_x0000_t75" style="width:39.35pt;height:14.25pt" o:ole="">
                  <v:imagedata r:id="rId774" o:title=""/>
                </v:shape>
                <o:OLEObject Type="Embed" ProgID="Equation.DSMT4" ShapeID="_x0000_i18182" DrawAspect="Content" ObjectID="_1690434289" r:id="rId775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3FC27CDE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33D398D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2459BD" w:rsidRPr="006D4E4E" w14:paraId="28263DFB" w14:textId="77777777" w:rsidTr="002459BD">
        <w:tc>
          <w:tcPr>
            <w:tcW w:w="6200" w:type="dxa"/>
            <w:shd w:val="clear" w:color="auto" w:fill="auto"/>
          </w:tcPr>
          <w:p w14:paraId="62C5560A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9:</w:t>
            </w:r>
            <w:bookmarkStart w:id="164" w:name="c9"/>
            <w:r w:rsidRPr="006D4E4E">
              <w:rPr>
                <w:rFonts w:ascii="Chu Van An" w:eastAsia="Calibri" w:hAnsi="Chu Van An" w:cs="Chu Van An"/>
                <w:lang w:val="fr-FR"/>
              </w:rPr>
              <w:t xml:space="preserve">Biết hàm số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1920" w:dyaOrig="300" w14:anchorId="6FA2D4E1">
                <v:shape id="_x0000_i18183" type="#_x0000_t75" style="width:96.3pt;height:15.05pt" o:ole="">
                  <v:imagedata r:id="rId776" o:title=""/>
                </v:shape>
                <o:OLEObject Type="Embed" ProgID="Equation.DSMT4" ShapeID="_x0000_i18183" DrawAspect="Content" ObjectID="_1690434290" r:id="rId777"/>
              </w:object>
            </w:r>
            <w:r w:rsidRPr="006D4E4E">
              <w:rPr>
                <w:rFonts w:ascii="Chu Van An" w:hAnsi="Chu Van An" w:cs="Chu Van An"/>
                <w:lang w:val="fr-FR"/>
              </w:rPr>
              <w:t xml:space="preserve"> </w:t>
            </w:r>
            <w:r w:rsidRPr="006D4E4E">
              <w:rPr>
                <w:rFonts w:ascii="Chu Van An" w:eastAsia="Calibri" w:hAnsi="Chu Van An" w:cs="Chu Van An"/>
                <w:lang w:val="fr-FR"/>
              </w:rPr>
              <w:t xml:space="preserve">có đạo hàm là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1980" w:dyaOrig="315" w14:anchorId="54CDA503">
                <v:shape id="_x0000_i18184" type="#_x0000_t75" style="width:98.8pt;height:15.9pt" o:ole="">
                  <v:imagedata r:id="rId778" o:title=""/>
                </v:shape>
                <o:OLEObject Type="Embed" ProgID="Equation.DSMT4" ShapeID="_x0000_i18184" DrawAspect="Content" ObjectID="_1690434291" r:id="rId779"/>
              </w:object>
            </w:r>
            <w:r w:rsidRPr="006D4E4E">
              <w:rPr>
                <w:rFonts w:ascii="Chu Van An" w:eastAsia="Calibri" w:hAnsi="Chu Van An" w:cs="Chu Van An"/>
                <w:lang w:val="fr-FR"/>
              </w:rPr>
              <w:t xml:space="preserve">. Giá trị của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495" w:dyaOrig="255" w14:anchorId="704045DE">
                <v:shape id="_x0000_i18185" type="#_x0000_t75" style="width:25.1pt;height:12.55pt" o:ole="">
                  <v:imagedata r:id="rId780" o:title=""/>
                </v:shape>
                <o:OLEObject Type="Embed" ProgID="Equation.DSMT4" ShapeID="_x0000_i18185" DrawAspect="Content" ObjectID="_1690434292" r:id="rId781"/>
              </w:object>
            </w:r>
            <w:r w:rsidRPr="006D4E4E">
              <w:rPr>
                <w:rFonts w:ascii="Chu Van An" w:hAnsi="Chu Van An" w:cs="Chu Van An"/>
              </w:rPr>
              <w:t xml:space="preserve"> </w:t>
            </w:r>
            <w:r w:rsidRPr="006D4E4E">
              <w:rPr>
                <w:rFonts w:ascii="Chu Van An" w:eastAsia="Calibri" w:hAnsi="Chu Van An" w:cs="Chu Van An"/>
                <w:lang w:val="fr-FR"/>
              </w:rPr>
              <w:t>bằng</w:t>
            </w:r>
            <w:bookmarkEnd w:id="164"/>
          </w:p>
          <w:p w14:paraId="4782B0F3" w14:textId="77777777" w:rsidR="002459BD" w:rsidRPr="006D4E4E" w:rsidRDefault="002459BD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hd w:val="clear" w:color="auto" w:fill="FFFF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000099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285" w:dyaOrig="255" w14:anchorId="6CC5576C">
                <v:shape id="_x0000_i18186" type="#_x0000_t75" style="width:14.25pt;height:12.55pt" o:ole="">
                  <v:imagedata r:id="rId782" o:title=""/>
                </v:shape>
                <o:OLEObject Type="Embed" ProgID="Equation.DSMT4" ShapeID="_x0000_i18186" DrawAspect="Content" ObjectID="_1690434293" r:id="rId783"/>
              </w:object>
            </w:r>
            <w:r w:rsidRPr="006D4E4E">
              <w:rPr>
                <w:rFonts w:ascii="Chu Van An" w:eastAsia="Calibri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shd w:val="clear" w:color="auto" w:fill="FFFF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4"/>
              </w:rPr>
              <w:object w:dxaOrig="285" w:dyaOrig="240" w14:anchorId="69B7BB26">
                <v:shape id="_x0000_i18187" type="#_x0000_t75" style="width:14.25pt;height:11.7pt" o:ole="">
                  <v:imagedata r:id="rId784" o:title=""/>
                </v:shape>
                <o:OLEObject Type="Embed" ProgID="Equation.DSMT4" ShapeID="_x0000_i18187" DrawAspect="Content" ObjectID="_1690434294" r:id="rId785"/>
              </w:object>
            </w:r>
            <w:r w:rsidRPr="006D4E4E">
              <w:rPr>
                <w:rFonts w:ascii="Chu Van An" w:eastAsia="Calibri" w:hAnsi="Chu Van An" w:cs="Chu Van An"/>
                <w:shd w:val="clear" w:color="auto" w:fill="FFFFFF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shd w:val="clear" w:color="auto" w:fill="FFFFFF"/>
              </w:rPr>
              <w:tab/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C. 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300" w:dyaOrig="255" w14:anchorId="489396D1">
                <v:shape id="_x0000_i18188" type="#_x0000_t75" style="width:15.05pt;height:12.55pt" o:ole="">
                  <v:imagedata r:id="rId786" o:title=""/>
                </v:shape>
                <o:OLEObject Type="Embed" ProgID="Equation.DSMT4" ShapeID="_x0000_i18188" DrawAspect="Content" ObjectID="_1690434295" r:id="rId787"/>
              </w:object>
            </w:r>
            <w:r w:rsidRPr="006D4E4E">
              <w:rPr>
                <w:rFonts w:ascii="Chu Van An" w:eastAsia="Calibri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shd w:val="clear" w:color="auto" w:fill="FFFFFF"/>
              </w:rPr>
              <w:tab/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420" w:dyaOrig="255" w14:anchorId="610DACFC">
                <v:shape id="_x0000_i18189" type="#_x0000_t75" style="width:20.95pt;height:12.55pt" o:ole="">
                  <v:imagedata r:id="rId788" o:title=""/>
                </v:shape>
                <o:OLEObject Type="Embed" ProgID="Equation.DSMT4" ShapeID="_x0000_i18189" DrawAspect="Content" ObjectID="_1690434296" r:id="rId789"/>
              </w:object>
            </w:r>
            <w:r w:rsidRPr="006D4E4E">
              <w:rPr>
                <w:rFonts w:ascii="Chu Van An" w:eastAsia="Calibri" w:hAnsi="Chu Van An" w:cs="Chu Van An"/>
              </w:rPr>
              <w:t>.</w:t>
            </w:r>
          </w:p>
          <w:p w14:paraId="7BCB22A8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3AFD72B4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2459BD" w:rsidRPr="006D4E4E" w14:paraId="4BC5748D" w14:textId="77777777" w:rsidTr="002459BD">
        <w:tc>
          <w:tcPr>
            <w:tcW w:w="6200" w:type="dxa"/>
            <w:shd w:val="clear" w:color="auto" w:fill="auto"/>
          </w:tcPr>
          <w:p w14:paraId="5E2490D0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13:</w:t>
            </w:r>
            <w:bookmarkStart w:id="165" w:name="c13"/>
            <w:r w:rsidRPr="006D4E4E">
              <w:rPr>
                <w:rFonts w:ascii="Chu Van An" w:hAnsi="Chu Van An" w:cs="Chu Van An"/>
              </w:rPr>
              <w:t xml:space="preserve">Tính đạo hàm của hàm số </w:t>
            </w:r>
            <w:r w:rsidRPr="006D4E4E">
              <w:rPr>
                <w:rFonts w:ascii="Chu Van An" w:eastAsia="Times New Roman" w:hAnsi="Chu Van An" w:cs="Chu Van An"/>
                <w:position w:val="-10"/>
              </w:rPr>
              <w:object w:dxaOrig="1575" w:dyaOrig="285" w14:anchorId="64B23050">
                <v:shape id="_x0000_i18190" type="#_x0000_t75" style="width:78.7pt;height:14.25pt" o:ole="">
                  <v:imagedata r:id="rId790" o:title=""/>
                </v:shape>
                <o:OLEObject Type="Embed" ProgID="Equation.DSMT4" ShapeID="_x0000_i18190" DrawAspect="Content" ObjectID="_1690434297" r:id="rId791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bookmarkEnd w:id="165"/>
          </w:p>
          <w:p w14:paraId="3BD4521B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position w:val="-24"/>
                <w:lang w:val="nl-NL"/>
              </w:rPr>
              <w:object w:dxaOrig="1200" w:dyaOrig="615" w14:anchorId="22F45511">
                <v:shape id="_x0000_i18191" type="#_x0000_t75" style="width:60.3pt;height:31pt" o:ole="">
                  <v:imagedata r:id="rId792" o:title=""/>
                </v:shape>
                <o:OLEObject Type="Embed" ProgID="Equation.DSMT4" ShapeID="_x0000_i18191" DrawAspect="Content" ObjectID="_1690434298" r:id="rId793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position w:val="-24"/>
                <w:lang w:val="nl-NL"/>
              </w:rPr>
              <w:object w:dxaOrig="1200" w:dyaOrig="615" w14:anchorId="12702526">
                <v:shape id="_x0000_i18192" type="#_x0000_t75" style="width:60.3pt;height:31pt" o:ole="">
                  <v:imagedata r:id="rId794" o:title=""/>
                </v:shape>
                <o:OLEObject Type="Embed" ProgID="Equation.DSMT4" ShapeID="_x0000_i18192" DrawAspect="Content" ObjectID="_1690434299" r:id="rId795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5B5EA7C7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position w:val="-24"/>
                <w:lang w:val="nl-NL"/>
              </w:rPr>
              <w:object w:dxaOrig="1245" w:dyaOrig="615" w14:anchorId="734DF094">
                <v:shape id="_x0000_i18193" type="#_x0000_t75" style="width:61.95pt;height:31pt" o:ole="">
                  <v:imagedata r:id="rId796" o:title=""/>
                </v:shape>
                <o:OLEObject Type="Embed" ProgID="Equation.DSMT4" ShapeID="_x0000_i18193" DrawAspect="Content" ObjectID="_1690434300" r:id="rId797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position w:val="-24"/>
                <w:lang w:val="nl-NL"/>
              </w:rPr>
              <w:object w:dxaOrig="1245" w:dyaOrig="615" w14:anchorId="10134C70">
                <v:shape id="_x0000_i18194" type="#_x0000_t75" style="width:61.95pt;height:31pt" o:ole="">
                  <v:imagedata r:id="rId798" o:title=""/>
                </v:shape>
                <o:OLEObject Type="Embed" ProgID="Equation.DSMT4" ShapeID="_x0000_i18194" DrawAspect="Content" ObjectID="_1690434301" r:id="rId799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5957728E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AD295B2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2459BD" w:rsidRPr="006D4E4E" w14:paraId="106C1B05" w14:textId="77777777" w:rsidTr="002459BD">
        <w:tc>
          <w:tcPr>
            <w:tcW w:w="6200" w:type="dxa"/>
            <w:shd w:val="clear" w:color="auto" w:fill="auto"/>
          </w:tcPr>
          <w:p w14:paraId="71152979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14:</w:t>
            </w:r>
            <w:bookmarkStart w:id="166" w:name="c14"/>
            <w:r w:rsidRPr="006D4E4E">
              <w:rPr>
                <w:rFonts w:ascii="Chu Van An" w:hAnsi="Chu Van An" w:cs="Chu Van An"/>
              </w:rPr>
              <w:t xml:space="preserve">Đạo hàm của hàm số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2250" w:dyaOrig="630" w14:anchorId="4F68231A">
                <v:shape id="_x0000_i18195" type="#_x0000_t75" style="width:112.2pt;height:31.8pt" o:ole="">
                  <v:imagedata r:id="rId800" o:title=""/>
                </v:shape>
                <o:OLEObject Type="Embed" ProgID="Equation.DSMT4" ShapeID="_x0000_i18195" DrawAspect="Content" ObjectID="_1690434302" r:id="rId801"/>
              </w:object>
            </w:r>
            <w:r w:rsidRPr="006D4E4E">
              <w:rPr>
                <w:rFonts w:ascii="Chu Van An" w:hAnsi="Chu Van An" w:cs="Chu Van An"/>
              </w:rPr>
              <w:t xml:space="preserve"> là</w:t>
            </w:r>
            <w:bookmarkEnd w:id="166"/>
          </w:p>
          <w:p w14:paraId="53E50882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1410" w:dyaOrig="375" w14:anchorId="6917820C">
                <v:shape id="_x0000_i18196" type="#_x0000_t75" style="width:70.35pt;height:18.4pt" o:ole="">
                  <v:imagedata r:id="rId802" o:title=""/>
                </v:shape>
                <o:OLEObject Type="Embed" ProgID="Equation.DSMT4" ShapeID="_x0000_i18196" DrawAspect="Content" ObjectID="_1690434303" r:id="rId803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1590" w:dyaOrig="375" w14:anchorId="45E4EBE3">
                <v:shape id="_x0000_i18197" type="#_x0000_t75" style="width:79.55pt;height:18.4pt" o:ole="">
                  <v:imagedata r:id="rId804" o:title=""/>
                </v:shape>
                <o:OLEObject Type="Embed" ProgID="Equation.DSMT4" ShapeID="_x0000_i18197" DrawAspect="Content" ObjectID="_1690434304" r:id="rId805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14843F51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6D4E4E">
              <w:rPr>
                <w:rFonts w:ascii="Chu Van An" w:hAnsi="Chu Van An" w:cs="Chu Van An"/>
                <w:lang w:val="nl-NL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1530" w:dyaOrig="375" w14:anchorId="7A3A4205">
                <v:shape id="_x0000_i18198" type="#_x0000_t75" style="width:76.2pt;height:18.4pt" o:ole="">
                  <v:imagedata r:id="rId806" o:title=""/>
                </v:shape>
                <o:OLEObject Type="Embed" ProgID="Equation.DSMT4" ShapeID="_x0000_i18198" DrawAspect="Content" ObjectID="_1690434305" r:id="rId807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b/>
                <w:color w:val="0033CC"/>
                <w:position w:val="-10"/>
                <w:lang w:val="nl-NL"/>
              </w:rPr>
              <w:object w:dxaOrig="1410" w:dyaOrig="375" w14:anchorId="2803C2DD">
                <v:shape id="_x0000_i18199" type="#_x0000_t75" style="width:70.35pt;height:18.4pt" o:ole="">
                  <v:imagedata r:id="rId808" o:title=""/>
                </v:shape>
                <o:OLEObject Type="Embed" ProgID="Equation.DSMT4" ShapeID="_x0000_i18199" DrawAspect="Content" ObjectID="_1690434306" r:id="rId809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307DC2F8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63AD74F1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2459BD" w:rsidRPr="006D4E4E" w14:paraId="0D87720E" w14:textId="77777777" w:rsidTr="002459BD">
        <w:tc>
          <w:tcPr>
            <w:tcW w:w="6200" w:type="dxa"/>
            <w:shd w:val="clear" w:color="auto" w:fill="auto"/>
          </w:tcPr>
          <w:p w14:paraId="1E553DA6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15:</w:t>
            </w:r>
            <w:bookmarkStart w:id="167" w:name="c15"/>
            <w:r w:rsidRPr="006D4E4E">
              <w:rPr>
                <w:rFonts w:ascii="Chu Van An" w:hAnsi="Chu Van An" w:cs="Chu Van An"/>
                <w:color w:val="000000"/>
              </w:rPr>
              <w:t xml:space="preserve">Cho các hàm số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2100" w:dyaOrig="360" w14:anchorId="3357544E">
                <v:shape id="_x0000_i18200" type="#_x0000_t75" style="width:104.65pt;height:18.4pt" o:ole="">
                  <v:imagedata r:id="rId547" o:title=""/>
                </v:shape>
                <o:OLEObject Type="Embed" ProgID="Equation.DSMT4" ShapeID="_x0000_i18200" DrawAspect="Content" ObjectID="_1690434307" r:id="rId810"/>
              </w:object>
            </w:r>
            <w:r w:rsidRPr="006D4E4E">
              <w:rPr>
                <w:rFonts w:ascii="Chu Van An" w:hAnsi="Chu Van An" w:cs="Chu Van An"/>
              </w:rPr>
              <w:t xml:space="preserve">,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2085" w:dyaOrig="360" w14:anchorId="3849FAC5">
                <v:shape id="_x0000_i18201" type="#_x0000_t75" style="width:104.65pt;height:18.4pt" o:ole="">
                  <v:imagedata r:id="rId549" o:title=""/>
                </v:shape>
                <o:OLEObject Type="Embed" ProgID="Equation.DSMT4" ShapeID="_x0000_i18201" DrawAspect="Content" ObjectID="_1690434308" r:id="rId811"/>
              </w:object>
            </w:r>
            <w:r w:rsidRPr="006D4E4E">
              <w:rPr>
                <w:rFonts w:ascii="Chu Van An" w:hAnsi="Chu Van An" w:cs="Chu Van An"/>
                <w:color w:val="000000"/>
              </w:rPr>
              <w:t xml:space="preserve">. Tính biểu thức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1950" w:dyaOrig="390" w14:anchorId="09262785">
                <v:shape id="_x0000_i18202" type="#_x0000_t75" style="width:97.1pt;height:19.25pt" o:ole="">
                  <v:imagedata r:id="rId551" o:title=""/>
                </v:shape>
                <o:OLEObject Type="Embed" ProgID="Equation.DSMT4" ShapeID="_x0000_i18202" DrawAspect="Content" ObjectID="_1690434309" r:id="rId812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bookmarkEnd w:id="167"/>
          </w:p>
          <w:p w14:paraId="472AD0F0" w14:textId="77777777" w:rsidR="002459BD" w:rsidRPr="006D4E4E" w:rsidRDefault="002459BD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hAnsi="Chu Van An" w:cs="Chu Van An"/>
                <w:color w:val="000000"/>
              </w:rPr>
              <w:t>3.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hAnsi="Chu Van An" w:cs="Chu Van An"/>
                <w:color w:val="000000"/>
              </w:rPr>
              <w:t>2.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6D4E4E">
              <w:rPr>
                <w:rFonts w:ascii="Chu Van An" w:eastAsia="Times New Roman" w:hAnsi="Chu Van An" w:cs="Chu Van An"/>
                <w:b/>
                <w:bCs/>
                <w:color w:val="0000FF"/>
              </w:rPr>
              <w:t xml:space="preserve">C.  </w:t>
            </w:r>
            <w:r w:rsidRPr="006D4E4E">
              <w:rPr>
                <w:rFonts w:ascii="Chu Van An" w:hAnsi="Chu Van An" w:cs="Chu Van An"/>
                <w:color w:val="000000"/>
              </w:rPr>
              <w:t>1.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hAnsi="Chu Van An" w:cs="Chu Van An"/>
                <w:color w:val="000000"/>
              </w:rPr>
              <w:t>0.</w:t>
            </w:r>
          </w:p>
          <w:p w14:paraId="509E538A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64F7B27E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2459BD" w:rsidRPr="006D4E4E" w14:paraId="36A11E38" w14:textId="77777777" w:rsidTr="002459BD">
        <w:tc>
          <w:tcPr>
            <w:tcW w:w="6200" w:type="dxa"/>
            <w:shd w:val="clear" w:color="auto" w:fill="auto"/>
          </w:tcPr>
          <w:p w14:paraId="202F343E" w14:textId="77777777" w:rsidR="002459BD" w:rsidRPr="006D4E4E" w:rsidRDefault="002459BD" w:rsidP="00355B92">
            <w:pPr>
              <w:pStyle w:val="cau"/>
              <w:spacing w:before="0" w:after="0" w:line="276" w:lineRule="auto"/>
              <w:ind w:left="0" w:firstLine="0"/>
              <w:mirrorIndents/>
              <w:jc w:val="left"/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  <w:t>Câu 16:</w:t>
            </w:r>
            <w:bookmarkStart w:id="168" w:name="c16"/>
            <w:r w:rsidRPr="006D4E4E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Cho các hàm số </w:t>
            </w:r>
            <w:r w:rsidRPr="006D4E4E">
              <w:rPr>
                <w:rFonts w:ascii="Chu Van An" w:eastAsia="Calibri" w:hAnsi="Chu Van An" w:cs="Chu Van An"/>
                <w:position w:val="-14"/>
                <w:sz w:val="22"/>
                <w:szCs w:val="22"/>
              </w:rPr>
              <w:object w:dxaOrig="4530" w:dyaOrig="435" w14:anchorId="17C6C587">
                <v:shape id="_x0000_i18203" type="#_x0000_t75" style="width:226.9pt;height:21.75pt" o:ole="">
                  <v:imagedata r:id="rId597" o:title=""/>
                </v:shape>
                <o:OLEObject Type="Embed" ProgID="Equation.DSMT4" ShapeID="_x0000_i18203" DrawAspect="Content" ObjectID="_1690434310" r:id="rId813"/>
              </w:object>
            </w:r>
            <w:r w:rsidRPr="006D4E4E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Biểu thức </w:t>
            </w:r>
            <w:r w:rsidRPr="006D4E4E">
              <w:rPr>
                <w:rFonts w:ascii="Chu Van An" w:eastAsia="Calibri" w:hAnsi="Chu Van An" w:cs="Chu Van An"/>
                <w:position w:val="-14"/>
                <w:sz w:val="22"/>
                <w:szCs w:val="22"/>
              </w:rPr>
              <w:object w:dxaOrig="615" w:dyaOrig="390" w14:anchorId="3F9485F7">
                <v:shape id="_x0000_i18204" type="#_x0000_t75" style="width:31pt;height:19.25pt" o:ole="">
                  <v:imagedata r:id="rId599" o:title=""/>
                </v:shape>
                <o:OLEObject Type="Embed" ProgID="Equation.DSMT4" ShapeID="_x0000_i18204" DrawAspect="Content" ObjectID="_1690434311" r:id="rId814"/>
              </w:object>
            </w:r>
            <w:r w:rsidRPr="006D4E4E">
              <w:rPr>
                <w:rFonts w:ascii="Chu Van An" w:hAnsi="Chu Van An" w:cs="Chu Van An"/>
                <w:color w:val="000000"/>
                <w:sz w:val="22"/>
                <w:szCs w:val="22"/>
              </w:rPr>
              <w:t>bằng</w:t>
            </w:r>
            <w:bookmarkEnd w:id="168"/>
          </w:p>
          <w:p w14:paraId="4DF3E7FE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1740" w:dyaOrig="435" w14:anchorId="3FE417DE">
                <v:shape id="_x0000_i18205" type="#_x0000_t75" style="width:87.05pt;height:21.75pt" o:ole="">
                  <v:imagedata r:id="rId603" o:title=""/>
                </v:shape>
                <o:OLEObject Type="Embed" ProgID="Equation.DSMT4" ShapeID="_x0000_i18205" DrawAspect="Content" ObjectID="_1690434312" r:id="rId815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1890" w:dyaOrig="435" w14:anchorId="2C746FE6">
                <v:shape id="_x0000_i18206" type="#_x0000_t75" style="width:94.6pt;height:21.75pt" o:ole="">
                  <v:imagedata r:id="rId605" o:title=""/>
                </v:shape>
                <o:OLEObject Type="Embed" ProgID="Equation.DSMT4" ShapeID="_x0000_i18206" DrawAspect="Content" ObjectID="_1690434313" r:id="rId816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2117E154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1785" w:dyaOrig="435" w14:anchorId="09F592A4">
                <v:shape id="_x0000_i18207" type="#_x0000_t75" style="width:89.6pt;height:21.75pt" o:ole="">
                  <v:imagedata r:id="rId607" o:title=""/>
                </v:shape>
                <o:OLEObject Type="Embed" ProgID="Equation.DSMT4" ShapeID="_x0000_i18207" DrawAspect="Content" ObjectID="_1690434314" r:id="rId817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1275" w:dyaOrig="435" w14:anchorId="2D074704">
                <v:shape id="_x0000_i18208" type="#_x0000_t75" style="width:63.65pt;height:21.75pt" o:ole="">
                  <v:imagedata r:id="rId601" o:title=""/>
                </v:shape>
                <o:OLEObject Type="Embed" ProgID="Equation.DSMT4" ShapeID="_x0000_i18208" DrawAspect="Content" ObjectID="_1690434315" r:id="rId818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2C2C1621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3259B5D3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2459BD" w:rsidRPr="006D4E4E" w14:paraId="771394C8" w14:textId="77777777" w:rsidTr="002459BD">
        <w:tc>
          <w:tcPr>
            <w:tcW w:w="6200" w:type="dxa"/>
            <w:shd w:val="clear" w:color="auto" w:fill="auto"/>
          </w:tcPr>
          <w:p w14:paraId="5E111785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17:</w:t>
            </w:r>
            <w:bookmarkStart w:id="169" w:name="c17"/>
            <w:r w:rsidRPr="006D4E4E">
              <w:rPr>
                <w:rFonts w:ascii="Chu Van An" w:hAnsi="Chu Van An" w:cs="Chu Van An"/>
                <w:iCs/>
                <w:lang w:val="fr-FR"/>
              </w:rPr>
              <w:t xml:space="preserve">Cho hàm số </w:t>
            </w:r>
            <w:r w:rsidRPr="006D4E4E">
              <w:rPr>
                <w:rFonts w:ascii="Chu Van An" w:eastAsiaTheme="minorHAnsi" w:hAnsi="Chu Van An" w:cs="Chu Van An"/>
                <w:position w:val="-14"/>
                <w:lang w:val="vi-VN"/>
              </w:rPr>
              <w:object w:dxaOrig="960" w:dyaOrig="405" w14:anchorId="0B3C2917">
                <v:shape id="_x0000_i18209" type="#_x0000_t75" style="width:47.7pt;height:20.1pt" o:ole="">
                  <v:imagedata r:id="rId579" o:title=""/>
                </v:shape>
                <o:OLEObject Type="Embed" ProgID="Equation.DSMT4" ShapeID="_x0000_i18209" DrawAspect="Content" ObjectID="_1690434316" r:id="rId819"/>
              </w:object>
            </w:r>
            <w:r w:rsidRPr="006D4E4E">
              <w:rPr>
                <w:rFonts w:ascii="Chu Van An" w:hAnsi="Chu Van An" w:cs="Chu Van An"/>
                <w:iCs/>
                <w:lang w:val="fr-FR"/>
              </w:rPr>
              <w:t xml:space="preserve"> có đạo hàm trên </w:t>
            </w:r>
            <w:r w:rsidRPr="006D4E4E">
              <w:rPr>
                <w:rFonts w:ascii="Chu Van An" w:eastAsiaTheme="minorHAnsi" w:hAnsi="Chu Van An" w:cs="Chu Van An"/>
                <w:position w:val="-4"/>
                <w:lang w:val="fr-FR"/>
              </w:rPr>
              <w:object w:dxaOrig="255" w:dyaOrig="255" w14:anchorId="1E011985">
                <v:shape id="_x0000_i18210" type="#_x0000_t75" style="width:12.55pt;height:12.55pt" o:ole="">
                  <v:imagedata r:id="rId581" o:title=""/>
                </v:shape>
                <o:OLEObject Type="Embed" ProgID="Equation.DSMT4" ShapeID="_x0000_i18210" DrawAspect="Content" ObjectID="_1690434317" r:id="rId820"/>
              </w:object>
            </w:r>
            <w:r w:rsidRPr="006D4E4E">
              <w:rPr>
                <w:rFonts w:ascii="Chu Van An" w:hAnsi="Chu Van An" w:cs="Chu Van An"/>
                <w:iCs/>
                <w:lang w:val="fr-FR"/>
              </w:rPr>
              <w:t xml:space="preserve"> thỏa mãn </w:t>
            </w:r>
            <w:r w:rsidRPr="006D4E4E">
              <w:rPr>
                <w:rFonts w:ascii="Chu Van An" w:eastAsiaTheme="minorHAnsi" w:hAnsi="Chu Van An" w:cs="Chu Van An"/>
                <w:position w:val="-14"/>
                <w:lang w:val="fr-FR"/>
              </w:rPr>
              <w:object w:dxaOrig="1230" w:dyaOrig="405" w14:anchorId="2B3CC5B4">
                <v:shape id="_x0000_i18211" type="#_x0000_t75" style="width:61.1pt;height:20.1pt" o:ole="">
                  <v:imagedata r:id="rId583" o:title=""/>
                </v:shape>
                <o:OLEObject Type="Embed" ProgID="Equation.DSMT4" ShapeID="_x0000_i18211" DrawAspect="Content" ObjectID="_1690434318" r:id="rId821"/>
              </w:object>
            </w:r>
            <w:r w:rsidRPr="006D4E4E">
              <w:rPr>
                <w:rFonts w:ascii="Chu Van An" w:hAnsi="Chu Van An" w:cs="Chu Van An"/>
                <w:iCs/>
                <w:lang w:val="fr-FR"/>
              </w:rPr>
              <w:t xml:space="preserve">. Đạo hàm của hàm số </w:t>
            </w:r>
            <w:r w:rsidRPr="006D4E4E">
              <w:rPr>
                <w:rFonts w:ascii="Chu Van An" w:eastAsiaTheme="minorHAnsi" w:hAnsi="Chu Van An" w:cs="Chu Van An"/>
                <w:position w:val="-14"/>
                <w:lang w:val="fr-FR"/>
              </w:rPr>
              <w:object w:dxaOrig="1905" w:dyaOrig="405" w14:anchorId="557961AE">
                <v:shape id="_x0000_i18212" type="#_x0000_t75" style="width:95.45pt;height:20.1pt" o:ole="">
                  <v:imagedata r:id="rId585" o:title=""/>
                </v:shape>
                <o:OLEObject Type="Embed" ProgID="Equation.DSMT4" ShapeID="_x0000_i18212" DrawAspect="Content" ObjectID="_1690434319" r:id="rId822"/>
              </w:object>
            </w:r>
            <w:r w:rsidRPr="006D4E4E">
              <w:rPr>
                <w:rFonts w:ascii="Chu Van An" w:hAnsi="Chu Van An" w:cs="Chu Van An"/>
                <w:iCs/>
                <w:lang w:val="fr-FR"/>
              </w:rPr>
              <w:t xml:space="preserve"> tại </w:t>
            </w:r>
            <w:r w:rsidRPr="006D4E4E">
              <w:rPr>
                <w:rFonts w:ascii="Chu Van An" w:eastAsiaTheme="minorHAnsi" w:hAnsi="Chu Van An" w:cs="Chu Van An"/>
                <w:position w:val="-6"/>
                <w:lang w:val="fr-FR"/>
              </w:rPr>
              <w:object w:dxaOrig="600" w:dyaOrig="210" w14:anchorId="2CA54181">
                <v:shape id="_x0000_i18213" type="#_x0000_t75" style="width:30.15pt;height:10.9pt" o:ole="">
                  <v:imagedata r:id="rId587" o:title=""/>
                </v:shape>
                <o:OLEObject Type="Embed" ProgID="Equation.DSMT4" ShapeID="_x0000_i18213" DrawAspect="Content" ObjectID="_1690434320" r:id="rId823"/>
              </w:object>
            </w:r>
            <w:r w:rsidRPr="006D4E4E">
              <w:rPr>
                <w:rFonts w:ascii="Chu Van An" w:hAnsi="Chu Van An" w:cs="Chu Van An"/>
                <w:iCs/>
                <w:lang w:val="fr-FR"/>
              </w:rPr>
              <w:t xml:space="preserve"> bằng</w:t>
            </w:r>
            <w:bookmarkEnd w:id="169"/>
          </w:p>
          <w:p w14:paraId="50C0269A" w14:textId="77777777" w:rsidR="002459BD" w:rsidRPr="006D4E4E" w:rsidRDefault="002459BD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b/>
                <w:bCs/>
                <w:iCs/>
                <w:color w:val="0000FF"/>
                <w:position w:val="-6"/>
                <w:lang w:val="vi-VN"/>
              </w:rPr>
              <w:object w:dxaOrig="450" w:dyaOrig="285" w14:anchorId="5ACEBDEA">
                <v:shape id="_x0000_i18214" type="#_x0000_t75" style="width:22.6pt;height:14.25pt" o:ole="">
                  <v:imagedata r:id="rId595" o:title=""/>
                </v:shape>
                <o:OLEObject Type="Embed" ProgID="Equation.DSMT4" ShapeID="_x0000_i18214" DrawAspect="Content" ObjectID="_1690434321" r:id="rId824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b/>
                <w:bCs/>
                <w:iCs/>
                <w:color w:val="0000FF"/>
                <w:position w:val="-6"/>
                <w:lang w:val="vi-VN"/>
              </w:rPr>
              <w:object w:dxaOrig="450" w:dyaOrig="285" w14:anchorId="4858A1DC">
                <v:shape id="_x0000_i18215" type="#_x0000_t75" style="width:22.6pt;height:14.25pt" o:ole="">
                  <v:imagedata r:id="rId589" o:title=""/>
                </v:shape>
                <o:OLEObject Type="Embed" ProgID="Equation.DSMT4" ShapeID="_x0000_i18215" DrawAspect="Content" ObjectID="_1690434322" r:id="rId825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b/>
                <w:bCs/>
                <w:iCs/>
                <w:color w:val="0000FF"/>
                <w:position w:val="-6"/>
                <w:lang w:val="vi-VN"/>
              </w:rPr>
              <w:object w:dxaOrig="450" w:dyaOrig="285" w14:anchorId="0B464553">
                <v:shape id="_x0000_i18216" type="#_x0000_t75" style="width:22.6pt;height:14.25pt" o:ole="">
                  <v:imagedata r:id="rId591" o:title=""/>
                </v:shape>
                <o:OLEObject Type="Embed" ProgID="Equation.DSMT4" ShapeID="_x0000_i18216" DrawAspect="Content" ObjectID="_1690434323" r:id="rId826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b/>
                <w:bCs/>
                <w:iCs/>
                <w:color w:val="0000FF"/>
                <w:position w:val="-6"/>
                <w:lang w:val="vi-VN"/>
              </w:rPr>
              <w:object w:dxaOrig="450" w:dyaOrig="285" w14:anchorId="21DE30CF">
                <v:shape id="_x0000_i18217" type="#_x0000_t75" style="width:22.6pt;height:14.25pt" o:ole="">
                  <v:imagedata r:id="rId593" o:title=""/>
                </v:shape>
                <o:OLEObject Type="Embed" ProgID="Equation.DSMT4" ShapeID="_x0000_i18217" DrawAspect="Content" ObjectID="_1690434324" r:id="rId827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7695C140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6A23B640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2459BD" w:rsidRPr="006D4E4E" w14:paraId="1522CEAC" w14:textId="77777777" w:rsidTr="002459BD">
        <w:tc>
          <w:tcPr>
            <w:tcW w:w="6200" w:type="dxa"/>
            <w:shd w:val="clear" w:color="auto" w:fill="auto"/>
          </w:tcPr>
          <w:p w14:paraId="453FAD33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lastRenderedPageBreak/>
              <w:t>Câu 18:</w:t>
            </w:r>
            <w:bookmarkStart w:id="170" w:name="c18"/>
            <w:r w:rsidRPr="006D4E4E">
              <w:rPr>
                <w:rFonts w:ascii="Chu Van An" w:hAnsi="Chu Van An" w:cs="Chu Van An"/>
                <w:iCs/>
                <w:lang w:val="fr-FR"/>
              </w:rPr>
              <w:t xml:space="preserve">Hàm số </w:t>
            </w:r>
            <w:r w:rsidRPr="006D4E4E">
              <w:rPr>
                <w:rFonts w:ascii="Chu Van An" w:eastAsiaTheme="minorHAnsi" w:hAnsi="Chu Van An" w:cs="Chu Van An"/>
                <w:position w:val="-28"/>
              </w:rPr>
              <w:object w:dxaOrig="1939" w:dyaOrig="720" w14:anchorId="64033CC1">
                <v:shape id="_x0000_i18218" type="#_x0000_t75" style="width:97.1pt;height:36pt" o:ole="">
                  <v:imagedata r:id="rId828" o:title=""/>
                </v:shape>
                <o:OLEObject Type="Embed" ProgID="Equation.DSMT4" ShapeID="_x0000_i18218" DrawAspect="Content" ObjectID="_1690434325" r:id="rId829"/>
              </w:object>
            </w:r>
            <w:r w:rsidRPr="006D4E4E">
              <w:rPr>
                <w:rFonts w:ascii="Chu Van An" w:hAnsi="Chu Van An" w:cs="Chu Van An"/>
                <w:iCs/>
                <w:lang w:val="fr-FR"/>
              </w:rPr>
              <w:t xml:space="preserve"> có </w:t>
            </w:r>
            <w:r w:rsidRPr="006D4E4E">
              <w:rPr>
                <w:rFonts w:ascii="Chu Van An" w:eastAsiaTheme="minorHAnsi" w:hAnsi="Chu Van An" w:cs="Chu Van An"/>
                <w:position w:val="-28"/>
              </w:rPr>
              <w:object w:dxaOrig="3379" w:dyaOrig="680" w14:anchorId="6B3EA3DC">
                <v:shape id="_x0000_i18219" type="#_x0000_t75" style="width:169.1pt;height:33.5pt" o:ole="">
                  <v:imagedata r:id="rId830" o:title=""/>
                </v:shape>
                <o:OLEObject Type="Embed" ProgID="Equation.DSMT4" ShapeID="_x0000_i18219" DrawAspect="Content" ObjectID="_1690434326" r:id="rId831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. </w:t>
            </w:r>
            <w:r w:rsidRPr="006D4E4E">
              <w:rPr>
                <w:rFonts w:ascii="Chu Van An" w:hAnsi="Chu Van An" w:cs="Chu Van An"/>
                <w:iCs/>
                <w:lang w:val="fr-FR"/>
              </w:rPr>
              <w:t xml:space="preserve">Tính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1515" w:dyaOrig="315" w14:anchorId="5D211067">
                <v:shape id="_x0000_i18220" type="#_x0000_t75" style="width:75.35pt;height:15.9pt" o:ole="">
                  <v:imagedata r:id="rId569" o:title=""/>
                </v:shape>
                <o:OLEObject Type="Embed" ProgID="Equation.DSMT4" ShapeID="_x0000_i18220" DrawAspect="Content" ObjectID="_1690434327" r:id="rId832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bookmarkEnd w:id="170"/>
          </w:p>
          <w:p w14:paraId="36E450C6" w14:textId="77777777" w:rsidR="002459BD" w:rsidRPr="006D4E4E" w:rsidRDefault="002459BD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iCs/>
                <w:color w:val="0000FF"/>
                <w:lang w:val="fr-FR"/>
              </w:rPr>
            </w:pPr>
            <w:r w:rsidRPr="006D4E4E">
              <w:rPr>
                <w:rFonts w:ascii="Chu Van An" w:eastAsia="Times New Roman" w:hAnsi="Chu Van An" w:cs="Chu Van An"/>
                <w:b/>
                <w:iCs/>
                <w:color w:val="0000FF"/>
                <w:lang w:val="fr-FR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iCs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b/>
                <w:iCs/>
                <w:color w:val="0000FF"/>
                <w:position w:val="-4"/>
                <w:lang w:val="vi-VN"/>
              </w:rPr>
              <w:object w:dxaOrig="585" w:dyaOrig="255" w14:anchorId="587F2565">
                <v:shape id="_x0000_i18221" type="#_x0000_t75" style="width:29.3pt;height:12.55pt" o:ole="">
                  <v:imagedata r:id="rId577" o:title=""/>
                </v:shape>
                <o:OLEObject Type="Embed" ProgID="Equation.DSMT4" ShapeID="_x0000_i18221" DrawAspect="Content" ObjectID="_1690434328" r:id="rId833"/>
              </w:object>
            </w:r>
            <w:r w:rsidRPr="006D4E4E">
              <w:rPr>
                <w:rFonts w:ascii="Chu Van An" w:hAnsi="Chu Van An" w:cs="Chu Van An"/>
                <w:iCs/>
                <w:lang w:val="fr-FR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iCs/>
                <w:color w:val="0000FF"/>
                <w:lang w:val="fr-FR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b/>
                <w:iCs/>
                <w:color w:val="0000FF"/>
                <w:position w:val="-4"/>
                <w:lang w:val="vi-VN"/>
              </w:rPr>
              <w:object w:dxaOrig="660" w:dyaOrig="255" w14:anchorId="20CA75B3">
                <v:shape id="_x0000_i18222" type="#_x0000_t75" style="width:32.65pt;height:12.55pt" o:ole="">
                  <v:imagedata r:id="rId571" o:title=""/>
                </v:shape>
                <o:OLEObject Type="Embed" ProgID="Equation.DSMT4" ShapeID="_x0000_i18222" DrawAspect="Content" ObjectID="_1690434329" r:id="rId834"/>
              </w:object>
            </w:r>
            <w:r w:rsidRPr="006D4E4E">
              <w:rPr>
                <w:rFonts w:ascii="Chu Van An" w:hAnsi="Chu Van An" w:cs="Chu Van An"/>
                <w:iCs/>
                <w:lang w:val="fr-FR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iCs/>
                <w:color w:val="0000FF"/>
                <w:lang w:val="fr-FR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b/>
                <w:iCs/>
                <w:color w:val="0000FF"/>
                <w:position w:val="-6"/>
                <w:lang w:val="vi-VN"/>
              </w:rPr>
              <w:object w:dxaOrig="705" w:dyaOrig="285" w14:anchorId="12121DFC">
                <v:shape id="_x0000_i18223" type="#_x0000_t75" style="width:35.15pt;height:14.25pt" o:ole="">
                  <v:imagedata r:id="rId573" o:title=""/>
                </v:shape>
                <o:OLEObject Type="Embed" ProgID="Equation.DSMT4" ShapeID="_x0000_i18223" DrawAspect="Content" ObjectID="_1690434330" r:id="rId835"/>
              </w:object>
            </w:r>
            <w:r w:rsidRPr="006D4E4E">
              <w:rPr>
                <w:rFonts w:ascii="Chu Van An" w:hAnsi="Chu Van An" w:cs="Chu Van An"/>
                <w:iCs/>
                <w:lang w:val="fr-FR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iCs/>
                <w:color w:val="0000FF"/>
                <w:lang w:val="fr-FR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b/>
                <w:iCs/>
                <w:color w:val="0000FF"/>
                <w:position w:val="-6"/>
                <w:lang w:val="vi-VN"/>
              </w:rPr>
              <w:object w:dxaOrig="585" w:dyaOrig="285" w14:anchorId="5C150ABC">
                <v:shape id="_x0000_i18224" type="#_x0000_t75" style="width:29.3pt;height:14.25pt" o:ole="">
                  <v:imagedata r:id="rId575" o:title=""/>
                </v:shape>
                <o:OLEObject Type="Embed" ProgID="Equation.DSMT4" ShapeID="_x0000_i18224" DrawAspect="Content" ObjectID="_1690434331" r:id="rId836"/>
              </w:object>
            </w:r>
            <w:r w:rsidRPr="006D4E4E">
              <w:rPr>
                <w:rFonts w:ascii="Chu Van An" w:hAnsi="Chu Van An" w:cs="Chu Van An"/>
                <w:iCs/>
                <w:lang w:val="fr-FR"/>
              </w:rPr>
              <w:t>.</w:t>
            </w:r>
          </w:p>
          <w:p w14:paraId="6FFB8E33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08B254D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2459BD" w:rsidRPr="006D4E4E" w14:paraId="35C8B521" w14:textId="77777777" w:rsidTr="002459BD">
        <w:tc>
          <w:tcPr>
            <w:tcW w:w="6200" w:type="dxa"/>
            <w:shd w:val="clear" w:color="auto" w:fill="auto"/>
          </w:tcPr>
          <w:p w14:paraId="735F4BD6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19:</w:t>
            </w:r>
            <w:bookmarkStart w:id="171" w:name="c19"/>
            <w:r w:rsidRPr="006D4E4E">
              <w:rPr>
                <w:rFonts w:ascii="Chu Van An" w:hAnsi="Chu Van An" w:cs="Chu Van An"/>
                <w:noProof/>
              </w:rPr>
              <w:t xml:space="preserve">Cho hàm số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585" w:dyaOrig="420" w14:anchorId="2E49C55C">
                <v:shape id="_x0000_i18225" type="#_x0000_t75" style="width:29.3pt;height:20.95pt" o:ole="">
                  <v:imagedata r:id="rId609" o:title=""/>
                </v:shape>
                <o:OLEObject Type="Embed" ProgID="Equation.DSMT4" ShapeID="_x0000_i18225" DrawAspect="Content" ObjectID="_1690434332" r:id="rId837"/>
              </w:object>
            </w:r>
            <w:r w:rsidRPr="006D4E4E">
              <w:rPr>
                <w:rFonts w:ascii="Chu Van An" w:hAnsi="Chu Van An" w:cs="Chu Van An"/>
              </w:rPr>
              <w:t xml:space="preserve"> xác định và có đạo hàm trên </w:t>
            </w:r>
            <w:r w:rsidRPr="006D4E4E">
              <w:rPr>
                <w:rFonts w:ascii="Chu Van An" w:eastAsiaTheme="minorHAnsi" w:hAnsi="Chu Van An" w:cs="Chu Van An"/>
                <w:position w:val="-4"/>
              </w:rPr>
              <w:object w:dxaOrig="270" w:dyaOrig="270" w14:anchorId="5F2525F3">
                <v:shape id="_x0000_i18226" type="#_x0000_t75" style="width:13.4pt;height:13.4pt" o:ole="">
                  <v:imagedata r:id="rId611" o:title=""/>
                </v:shape>
                <o:OLEObject Type="Embed" ProgID="Equation.DSMT4" ShapeID="_x0000_i18226" DrawAspect="Content" ObjectID="_1690434333" r:id="rId838"/>
              </w:object>
            </w:r>
            <w:r w:rsidRPr="006D4E4E">
              <w:rPr>
                <w:rFonts w:ascii="Chu Van An" w:hAnsi="Chu Van An" w:cs="Chu Van An"/>
              </w:rPr>
              <w:t xml:space="preserve">, thỏa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3300" w:dyaOrig="420" w14:anchorId="2F2DB8B7">
                <v:shape id="_x0000_i18227" type="#_x0000_t75" style="width:164.95pt;height:20.95pt" o:ole="">
                  <v:imagedata r:id="rId613" o:title=""/>
                </v:shape>
                <o:OLEObject Type="Embed" ProgID="Equation.DSMT4" ShapeID="_x0000_i18227" DrawAspect="Content" ObjectID="_1690434334" r:id="rId839"/>
              </w:object>
            </w:r>
            <w:r w:rsidRPr="006D4E4E">
              <w:rPr>
                <w:rFonts w:ascii="Chu Van An" w:hAnsi="Chu Van An" w:cs="Chu Van An"/>
              </w:rPr>
              <w:t xml:space="preserve">. Phương trình tiếp tuyến của đồ thị hàm số </w:t>
            </w:r>
            <w:r w:rsidRPr="006D4E4E">
              <w:rPr>
                <w:rFonts w:ascii="Chu Van An" w:eastAsiaTheme="minorHAnsi" w:hAnsi="Chu Van An" w:cs="Chu Van An"/>
                <w:color w:val="FF0000"/>
                <w:position w:val="-14"/>
              </w:rPr>
              <w:object w:dxaOrig="960" w:dyaOrig="420" w14:anchorId="08140B5E">
                <v:shape id="_x0000_i18228" type="#_x0000_t75" style="width:47.7pt;height:20.95pt" o:ole="">
                  <v:imagedata r:id="rId615" o:title=""/>
                </v:shape>
                <o:OLEObject Type="Embed" ProgID="Equation.DSMT4" ShapeID="_x0000_i18228" DrawAspect="Content" ObjectID="_1690434335" r:id="rId840"/>
              </w:object>
            </w:r>
            <w:r w:rsidRPr="006D4E4E">
              <w:rPr>
                <w:rFonts w:ascii="Chu Van An" w:hAnsi="Chu Van An" w:cs="Chu Van An"/>
                <w:color w:val="FF0000"/>
              </w:rPr>
              <w:t xml:space="preserve"> </w:t>
            </w:r>
            <w:r w:rsidRPr="006D4E4E">
              <w:rPr>
                <w:rFonts w:ascii="Chu Van An" w:hAnsi="Chu Van An" w:cs="Chu Van An"/>
              </w:rPr>
              <w:t xml:space="preserve">tại điểm có hoành độ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555" w:dyaOrig="285" w14:anchorId="0404C22F">
                <v:shape id="_x0000_i18229" type="#_x0000_t75" style="width:27.65pt;height:14.25pt" o:ole="">
                  <v:imagedata r:id="rId617" o:title=""/>
                </v:shape>
                <o:OLEObject Type="Embed" ProgID="Equation.DSMT4" ShapeID="_x0000_i18229" DrawAspect="Content" ObjectID="_1690434336" r:id="rId841"/>
              </w:object>
            </w:r>
            <w:r w:rsidRPr="006D4E4E">
              <w:rPr>
                <w:rFonts w:ascii="Chu Van An" w:hAnsi="Chu Van An" w:cs="Chu Van An"/>
              </w:rPr>
              <w:t xml:space="preserve"> là</w:t>
            </w:r>
            <w:bookmarkEnd w:id="171"/>
          </w:p>
          <w:p w14:paraId="29ED4927" w14:textId="77777777" w:rsidR="002459BD" w:rsidRPr="006D4E4E" w:rsidRDefault="002459BD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color w:val="0000FF"/>
                <w:position w:val="-10"/>
              </w:rPr>
              <w:object w:dxaOrig="735" w:dyaOrig="270" w14:anchorId="459A3EEB">
                <v:shape id="_x0000_i18230" type="#_x0000_t75" style="width:36.85pt;height:13.4pt" o:ole="">
                  <v:imagedata r:id="rId625" o:title=""/>
                </v:shape>
                <o:OLEObject Type="Embed" ProgID="Equation.DSMT4" ShapeID="_x0000_i18230" DrawAspect="Content" ObjectID="_1690434337" r:id="rId842"/>
              </w:object>
            </w:r>
            <w:r w:rsidRPr="006D4E4E">
              <w:rPr>
                <w:rFonts w:ascii="Chu Van An" w:hAnsi="Chu Van An" w:cs="Chu Van An"/>
                <w:color w:val="0000FF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color w:val="0000FF"/>
                <w:position w:val="-10"/>
              </w:rPr>
              <w:object w:dxaOrig="810" w:dyaOrig="315" w14:anchorId="496C9FE7">
                <v:shape id="_x0000_i18231" type="#_x0000_t75" style="width:40.2pt;height:15.9pt" o:ole="">
                  <v:imagedata r:id="rId619" o:title=""/>
                </v:shape>
                <o:OLEObject Type="Embed" ProgID="Equation.DSMT4" ShapeID="_x0000_i18231" DrawAspect="Content" ObjectID="_1690434338" r:id="rId843"/>
              </w:object>
            </w:r>
            <w:r w:rsidRPr="006D4E4E">
              <w:rPr>
                <w:rFonts w:ascii="Chu Van An" w:hAnsi="Chu Van An" w:cs="Chu Van An"/>
                <w:color w:val="0000FF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color w:val="0000FF"/>
                <w:position w:val="-10"/>
              </w:rPr>
              <w:object w:dxaOrig="585" w:dyaOrig="270" w14:anchorId="673F3549">
                <v:shape id="_x0000_i18232" type="#_x0000_t75" style="width:29.3pt;height:13.4pt" o:ole="">
                  <v:imagedata r:id="rId621" o:title=""/>
                </v:shape>
                <o:OLEObject Type="Embed" ProgID="Equation.DSMT4" ShapeID="_x0000_i18232" DrawAspect="Content" ObjectID="_1690434339" r:id="rId844"/>
              </w:object>
            </w:r>
            <w:r w:rsidRPr="006D4E4E">
              <w:rPr>
                <w:rFonts w:ascii="Chu Van An" w:hAnsi="Chu Van An" w:cs="Chu Van An"/>
                <w:color w:val="0000FF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color w:val="0000FF"/>
                <w:position w:val="-10"/>
              </w:rPr>
              <w:object w:dxaOrig="870" w:dyaOrig="345" w14:anchorId="7EEC1F96">
                <v:shape id="_x0000_i18233" type="#_x0000_t75" style="width:43.55pt;height:17.6pt" o:ole="">
                  <v:imagedata r:id="rId623" o:title=""/>
                </v:shape>
                <o:OLEObject Type="Embed" ProgID="Equation.DSMT4" ShapeID="_x0000_i18233" DrawAspect="Content" ObjectID="_1690434340" r:id="rId845"/>
              </w:object>
            </w:r>
            <w:r w:rsidRPr="006D4E4E">
              <w:rPr>
                <w:rFonts w:ascii="Chu Van An" w:hAnsi="Chu Van An" w:cs="Chu Van An"/>
                <w:color w:val="0000FF"/>
              </w:rPr>
              <w:t>.</w:t>
            </w:r>
          </w:p>
          <w:p w14:paraId="0F1C331D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47E1A020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2459BD" w:rsidRPr="006D4E4E" w14:paraId="4E519875" w14:textId="77777777" w:rsidTr="002459BD">
        <w:tc>
          <w:tcPr>
            <w:tcW w:w="6200" w:type="dxa"/>
            <w:shd w:val="clear" w:color="auto" w:fill="auto"/>
          </w:tcPr>
          <w:p w14:paraId="6FD99418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20:</w:t>
            </w:r>
            <w:bookmarkStart w:id="172" w:name="c20"/>
            <w:r w:rsidRPr="006D4E4E">
              <w:rPr>
                <w:rFonts w:ascii="Chu Van An" w:hAnsi="Chu Van An" w:cs="Chu Van An"/>
                <w:lang w:val="fr-FR"/>
              </w:rPr>
              <w:t xml:space="preserve">Cho hàm số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1710" w:dyaOrig="405" w14:anchorId="4384B72D">
                <v:shape id="_x0000_i18234" type="#_x0000_t75" style="width:85.4pt;height:20.1pt" o:ole="">
                  <v:imagedata r:id="rId627" o:title=""/>
                </v:shape>
                <o:OLEObject Type="Embed" ProgID="Equation.DSMT4" ShapeID="_x0000_i18234" DrawAspect="Content" ObjectID="_1690434341" r:id="rId846"/>
              </w:object>
            </w:r>
            <w:r w:rsidRPr="006D4E4E">
              <w:rPr>
                <w:rFonts w:ascii="Chu Van An" w:hAnsi="Chu Van An" w:cs="Chu Van An"/>
                <w:lang w:val="fr-FR"/>
              </w:rPr>
              <w:t xml:space="preserve">, với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585" w:dyaOrig="405" w14:anchorId="55741296">
                <v:shape id="_x0000_i18235" type="#_x0000_t75" style="width:29.3pt;height:20.1pt" o:ole="">
                  <v:imagedata r:id="rId629" o:title=""/>
                </v:shape>
                <o:OLEObject Type="Embed" ProgID="Equation.DSMT4" ShapeID="_x0000_i18235" DrawAspect="Content" ObjectID="_1690434342" r:id="rId847"/>
              </w:object>
            </w:r>
            <w:r w:rsidRPr="006D4E4E">
              <w:rPr>
                <w:rFonts w:ascii="Chu Van An" w:hAnsi="Chu Van An" w:cs="Chu Van An"/>
                <w:lang w:val="fr-FR"/>
              </w:rPr>
              <w:t xml:space="preserve"> là hàm số liên tục trên </w:t>
            </w:r>
            <w:r w:rsidRPr="006D4E4E">
              <w:rPr>
                <w:rFonts w:ascii="Chu Van An" w:eastAsiaTheme="minorHAnsi" w:hAnsi="Chu Van An" w:cs="Chu Van An"/>
                <w:position w:val="-4"/>
              </w:rPr>
              <w:object w:dxaOrig="270" w:dyaOrig="270" w14:anchorId="60F9EB24">
                <v:shape id="_x0000_i18236" type="#_x0000_t75" style="width:13.4pt;height:13.4pt" o:ole="">
                  <v:imagedata r:id="rId631" o:title=""/>
                </v:shape>
                <o:OLEObject Type="Embed" ProgID="Equation.DSMT4" ShapeID="_x0000_i18236" DrawAspect="Content" ObjectID="_1690434343" r:id="rId848"/>
              </w:object>
            </w:r>
            <w:r w:rsidRPr="006D4E4E">
              <w:rPr>
                <w:rFonts w:ascii="Chu Van An" w:hAnsi="Chu Van An" w:cs="Chu Van An"/>
                <w:lang w:val="fr-FR"/>
              </w:rPr>
              <w:t xml:space="preserve">. Biết </w:t>
            </w:r>
            <w:r w:rsidRPr="006D4E4E">
              <w:rPr>
                <w:rFonts w:ascii="Chu Van An" w:eastAsiaTheme="minorHAnsi" w:hAnsi="Chu Van An" w:cs="Chu Van An"/>
                <w:position w:val="-28"/>
              </w:rPr>
              <w:object w:dxaOrig="2025" w:dyaOrig="675" w14:anchorId="6EBEBE6F">
                <v:shape id="_x0000_i18237" type="#_x0000_t75" style="width:101.3pt;height:33.5pt" o:ole="">
                  <v:imagedata r:id="rId633" o:title=""/>
                </v:shape>
                <o:OLEObject Type="Embed" ProgID="Equation.DSMT4" ShapeID="_x0000_i18237" DrawAspect="Content" ObjectID="_1690434344" r:id="rId849"/>
              </w:object>
            </w:r>
            <w:r w:rsidRPr="006D4E4E">
              <w:rPr>
                <w:rFonts w:ascii="Chu Van An" w:hAnsi="Chu Van An" w:cs="Chu Van An"/>
                <w:lang w:val="fr-FR"/>
              </w:rPr>
              <w:t xml:space="preserve"> và </w:t>
            </w:r>
            <w:r w:rsidRPr="006D4E4E">
              <w:rPr>
                <w:rFonts w:ascii="Chu Van An" w:eastAsiaTheme="minorHAnsi" w:hAnsi="Chu Van An" w:cs="Chu Van An"/>
                <w:position w:val="-28"/>
              </w:rPr>
              <w:object w:dxaOrig="1020" w:dyaOrig="675" w14:anchorId="269C99EB">
                <v:shape id="_x0000_i18238" type="#_x0000_t75" style="width:51.05pt;height:33.5pt" o:ole="">
                  <v:imagedata r:id="rId635" o:title=""/>
                </v:shape>
                <o:OLEObject Type="Embed" ProgID="Equation.DSMT4" ShapeID="_x0000_i18238" DrawAspect="Content" ObjectID="_1690434345" r:id="rId850"/>
              </w:object>
            </w:r>
            <w:r w:rsidRPr="006D4E4E">
              <w:rPr>
                <w:rFonts w:ascii="Chu Van An" w:hAnsi="Chu Van An" w:cs="Chu Van An"/>
                <w:lang w:val="fr-FR"/>
              </w:rPr>
              <w:t xml:space="preserve">. Tính </w:t>
            </w:r>
            <w:r w:rsidRPr="006D4E4E">
              <w:rPr>
                <w:rFonts w:ascii="Chu Van An" w:eastAsiaTheme="minorHAnsi" w:hAnsi="Chu Van An" w:cs="Chu Van An"/>
                <w:position w:val="-28"/>
              </w:rPr>
              <w:object w:dxaOrig="690" w:dyaOrig="675" w14:anchorId="60C98DEF">
                <v:shape id="_x0000_i18239" type="#_x0000_t75" style="width:34.35pt;height:33.5pt" o:ole="">
                  <v:imagedata r:id="rId637" o:title=""/>
                </v:shape>
                <o:OLEObject Type="Embed" ProgID="Equation.DSMT4" ShapeID="_x0000_i18239" DrawAspect="Content" ObjectID="_1690434346" r:id="rId851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.</w:t>
            </w:r>
            <w:bookmarkEnd w:id="172"/>
          </w:p>
          <w:p w14:paraId="09134626" w14:textId="77777777" w:rsidR="002459BD" w:rsidRPr="006D4E4E" w:rsidRDefault="002459BD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195" w:dyaOrig="285" w14:anchorId="2F56E131">
                <v:shape id="_x0000_i18240" type="#_x0000_t75" style="width:10.05pt;height:14.25pt" o:ole="">
                  <v:imagedata r:id="rId643" o:title=""/>
                </v:shape>
                <o:OLEObject Type="Embed" ProgID="Equation.DSMT4" ShapeID="_x0000_i18240" DrawAspect="Content" ObjectID="_1690434347" r:id="rId852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4"/>
              </w:rPr>
              <w:object w:dxaOrig="135" w:dyaOrig="270" w14:anchorId="3309E6B3">
                <v:shape id="_x0000_i18241" type="#_x0000_t75" style="width:6.7pt;height:13.4pt" o:ole="">
                  <v:imagedata r:id="rId645" o:title=""/>
                </v:shape>
                <o:OLEObject Type="Embed" ProgID="Equation.DSMT4" ShapeID="_x0000_i18241" DrawAspect="Content" ObjectID="_1690434348" r:id="rId853"/>
              </w:object>
            </w:r>
            <w:r w:rsidRPr="006D4E4E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225" w:dyaOrig="645" w14:anchorId="1DE428F6">
                <v:shape id="_x0000_i18242" type="#_x0000_t75" style="width:10.9pt;height:32.65pt" o:ole="">
                  <v:imagedata r:id="rId639" o:title=""/>
                </v:shape>
                <o:OLEObject Type="Embed" ProgID="Equation.DSMT4" ShapeID="_x0000_i18242" DrawAspect="Content" ObjectID="_1690434349" r:id="rId854"/>
              </w:object>
            </w:r>
            <w:r w:rsidRPr="006D4E4E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240" w:dyaOrig="615" w14:anchorId="5504273A">
                <v:shape id="_x0000_i18243" type="#_x0000_t75" style="width:11.7pt;height:31pt" o:ole="">
                  <v:imagedata r:id="rId641" o:title=""/>
                </v:shape>
                <o:OLEObject Type="Embed" ProgID="Equation.DSMT4" ShapeID="_x0000_i18243" DrawAspect="Content" ObjectID="_1690434350" r:id="rId855"/>
              </w:object>
            </w:r>
            <w:r w:rsidRPr="006D4E4E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4376C2CC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3E1BDF48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2459BD" w:rsidRPr="006D4E4E" w14:paraId="386A1F3B" w14:textId="77777777" w:rsidTr="002459BD">
        <w:tc>
          <w:tcPr>
            <w:tcW w:w="6200" w:type="dxa"/>
            <w:shd w:val="clear" w:color="auto" w:fill="auto"/>
          </w:tcPr>
          <w:p w14:paraId="2B52AF66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noProof/>
                <w:color w:val="0000FF"/>
              </w:rPr>
              <w:t>Câu 21:</w:t>
            </w:r>
            <w:bookmarkStart w:id="173" w:name="c21"/>
            <w:r w:rsidRPr="006D4E4E">
              <w:rPr>
                <w:rFonts w:ascii="Chu Van An" w:hAnsi="Chu Van An" w:cs="Chu Van An"/>
                <w:noProof/>
              </w:rPr>
              <w:t xml:space="preserve">Cho hàm số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1500" w:dyaOrig="420" w14:anchorId="1B61CF50">
                <v:shape id="_x0000_i18244" type="#_x0000_t75" style="width:75.35pt;height:20.95pt" o:ole="">
                  <v:imagedata r:id="rId856" o:title=""/>
                </v:shape>
                <o:OLEObject Type="Embed" ProgID="Equation.DSMT4" ShapeID="_x0000_i18244" DrawAspect="Content" ObjectID="_1690434351" r:id="rId857"/>
              </w:object>
            </w:r>
            <w:r w:rsidRPr="006D4E4E">
              <w:rPr>
                <w:rFonts w:ascii="Chu Van An" w:hAnsi="Chu Van An" w:cs="Chu Van An"/>
                <w:noProof/>
              </w:rPr>
              <w:t xml:space="preserve">. Đạo hàm của hàm số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225" w:dyaOrig="255" w14:anchorId="125AF17A">
                <v:shape id="_x0000_i18245" type="#_x0000_t75" style="width:10.9pt;height:12.55pt" o:ole="">
                  <v:imagedata r:id="rId858" o:title=""/>
                </v:shape>
                <o:OLEObject Type="Embed" ProgID="Equation.DSMT4" ShapeID="_x0000_i18245" DrawAspect="Content" ObjectID="_1690434352" r:id="rId859"/>
              </w:object>
            </w:r>
            <w:r w:rsidRPr="006D4E4E">
              <w:rPr>
                <w:rFonts w:ascii="Chu Van An" w:hAnsi="Chu Van An" w:cs="Chu Van An"/>
                <w:noProof/>
              </w:rPr>
              <w:t xml:space="preserve"> có dạng </w:t>
            </w:r>
            <w:r w:rsidRPr="006D4E4E">
              <w:rPr>
                <w:rFonts w:ascii="Chu Van An" w:eastAsiaTheme="minorHAnsi" w:hAnsi="Chu Van An" w:cs="Chu Van An"/>
                <w:position w:val="-30"/>
              </w:rPr>
              <w:object w:dxaOrig="1980" w:dyaOrig="675" w14:anchorId="45EE9EC0">
                <v:shape id="_x0000_i18246" type="#_x0000_t75" style="width:98.8pt;height:33.5pt" o:ole="">
                  <v:imagedata r:id="rId860" o:title=""/>
                </v:shape>
                <o:OLEObject Type="Embed" ProgID="Equation.DSMT4" ShapeID="_x0000_i18246" DrawAspect="Content" ObjectID="_1690434353" r:id="rId861"/>
              </w:object>
            </w:r>
            <w:r w:rsidRPr="006D4E4E">
              <w:rPr>
                <w:rFonts w:ascii="Chu Van An" w:hAnsi="Chu Van An" w:cs="Chu Van An"/>
                <w:noProof/>
              </w:rPr>
              <w:t xml:space="preserve"> (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465" w:dyaOrig="255" w14:anchorId="6E4D05E3">
                <v:shape id="_x0000_i18247" type="#_x0000_t75" style="width:23.45pt;height:12.55pt" o:ole="">
                  <v:imagedata r:id="rId862" o:title=""/>
                </v:shape>
                <o:OLEObject Type="Embed" ProgID="Equation.DSMT4" ShapeID="_x0000_i18247" DrawAspect="Content" ObjectID="_1690434354" r:id="rId863"/>
              </w:object>
            </w:r>
            <w:r w:rsidRPr="006D4E4E">
              <w:rPr>
                <w:rFonts w:ascii="Chu Van An" w:hAnsi="Chu Van An" w:cs="Chu Van An"/>
                <w:noProof/>
              </w:rPr>
              <w:t xml:space="preserve"> là các số thực). Khi đó giá trị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585" w:dyaOrig="240" w14:anchorId="1BE7C303">
                <v:shape id="_x0000_i18248" type="#_x0000_t75" style="width:29.3pt;height:11.7pt" o:ole="">
                  <v:imagedata r:id="rId864" o:title=""/>
                </v:shape>
                <o:OLEObject Type="Embed" ProgID="Equation.DSMT4" ShapeID="_x0000_i18248" DrawAspect="Content" ObjectID="_1690434355" r:id="rId865"/>
              </w:object>
            </w:r>
            <w:r w:rsidRPr="006D4E4E">
              <w:rPr>
                <w:rFonts w:ascii="Chu Van An" w:hAnsi="Chu Van An" w:cs="Chu Van An"/>
                <w:noProof/>
              </w:rPr>
              <w:t xml:space="preserve"> là bao nhiêu?</w:t>
            </w:r>
            <w:bookmarkEnd w:id="173"/>
          </w:p>
          <w:p w14:paraId="1E1FAF4D" w14:textId="77777777" w:rsidR="002459BD" w:rsidRPr="006D4E4E" w:rsidRDefault="002459BD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noProof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noProof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noProof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noProof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4"/>
              </w:rPr>
              <w:object w:dxaOrig="135" w:dyaOrig="255" w14:anchorId="25311326">
                <v:shape id="_x0000_i18249" type="#_x0000_t75" style="width:6.7pt;height:12.55pt" o:ole="">
                  <v:imagedata r:id="rId866" o:title=""/>
                </v:shape>
                <o:OLEObject Type="Embed" ProgID="Equation.DSMT4" ShapeID="_x0000_i18249" DrawAspect="Content" ObjectID="_1690434356" r:id="rId867"/>
              </w:object>
            </w:r>
            <w:r w:rsidRPr="006D4E4E">
              <w:rPr>
                <w:rFonts w:ascii="Chu Van An" w:hAnsi="Chu Van An" w:cs="Chu Van An"/>
                <w:noProof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noProof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4"/>
              </w:rPr>
              <w:object w:dxaOrig="195" w:dyaOrig="255" w14:anchorId="66B8501A">
                <v:shape id="_x0000_i18250" type="#_x0000_t75" style="width:10.05pt;height:12.55pt" o:ole="">
                  <v:imagedata r:id="rId868" o:title=""/>
                </v:shape>
                <o:OLEObject Type="Embed" ProgID="Equation.DSMT4" ShapeID="_x0000_i18250" DrawAspect="Content" ObjectID="_1690434357" r:id="rId869"/>
              </w:object>
            </w:r>
            <w:r w:rsidRPr="006D4E4E">
              <w:rPr>
                <w:rFonts w:ascii="Chu Van An" w:hAnsi="Chu Van An" w:cs="Chu Van An"/>
                <w:noProof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noProof/>
                <w:color w:val="0000FF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180" w:dyaOrig="285" w14:anchorId="47E5D13B">
                <v:shape id="_x0000_i18251" type="#_x0000_t75" style="width:9.2pt;height:14.25pt" o:ole="">
                  <v:imagedata r:id="rId870" o:title=""/>
                </v:shape>
                <o:OLEObject Type="Embed" ProgID="Equation.DSMT4" ShapeID="_x0000_i18251" DrawAspect="Content" ObjectID="_1690434358" r:id="rId871"/>
              </w:object>
            </w:r>
            <w:r w:rsidRPr="006D4E4E">
              <w:rPr>
                <w:rFonts w:ascii="Chu Van An" w:hAnsi="Chu Van An" w:cs="Chu Van An"/>
                <w:noProof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noProof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4"/>
              </w:rPr>
              <w:object w:dxaOrig="195" w:dyaOrig="255" w14:anchorId="5698B1D4">
                <v:shape id="_x0000_i18252" type="#_x0000_t75" style="width:10.05pt;height:12.55pt" o:ole="">
                  <v:imagedata r:id="rId872" o:title=""/>
                </v:shape>
                <o:OLEObject Type="Embed" ProgID="Equation.DSMT4" ShapeID="_x0000_i18252" DrawAspect="Content" ObjectID="_1690434359" r:id="rId873"/>
              </w:object>
            </w:r>
            <w:r w:rsidRPr="006D4E4E">
              <w:rPr>
                <w:rFonts w:ascii="Chu Van An" w:hAnsi="Chu Van An" w:cs="Chu Van An"/>
                <w:noProof/>
              </w:rPr>
              <w:t>.</w:t>
            </w:r>
          </w:p>
          <w:p w14:paraId="4094EF3F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CAB084C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2459BD" w:rsidRPr="006D4E4E" w14:paraId="3926431B" w14:textId="77777777" w:rsidTr="002459BD">
        <w:tc>
          <w:tcPr>
            <w:tcW w:w="6200" w:type="dxa"/>
            <w:shd w:val="clear" w:color="auto" w:fill="auto"/>
          </w:tcPr>
          <w:p w14:paraId="5A3CE92F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position w:val="-4"/>
                <w:lang w:val="nl-NL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  <w:t>Câu 22:</w:t>
            </w:r>
            <w:bookmarkStart w:id="174" w:name="c22"/>
            <w:r w:rsidRPr="006D4E4E">
              <w:rPr>
                <w:rFonts w:ascii="Chu Van An" w:hAnsi="Chu Van An" w:cs="Chu Van An"/>
                <w:lang w:val="nl-NL"/>
              </w:rPr>
              <w:t xml:space="preserve">Hàm số </w:t>
            </w:r>
            <w:r w:rsidRPr="006D4E4E">
              <w:rPr>
                <w:rFonts w:ascii="Chu Van An" w:eastAsiaTheme="minorHAnsi" w:hAnsi="Chu Van An" w:cs="Chu Van An"/>
                <w:position w:val="-14"/>
                <w:lang w:val="nl-NL"/>
              </w:rPr>
              <w:object w:dxaOrig="2325" w:dyaOrig="405" w14:anchorId="3AEAF359">
                <v:shape id="_x0000_i18253" type="#_x0000_t75" style="width:116.35pt;height:20.1pt" o:ole="">
                  <v:imagedata r:id="rId874" o:title=""/>
                </v:shape>
                <o:OLEObject Type="Embed" ProgID="Equation.DSMT4" ShapeID="_x0000_i18253" DrawAspect="Content" ObjectID="_1690434360" r:id="rId875"/>
              </w:object>
            </w:r>
            <w:r w:rsidRPr="006D4E4E">
              <w:rPr>
                <w:rFonts w:ascii="Chu Van An" w:hAnsi="Chu Van An" w:cs="Chu Van An"/>
                <w:lang w:val="nl-NL"/>
              </w:rPr>
              <w:t xml:space="preserve"> có đạo hàm là </w:t>
            </w:r>
            <w:r w:rsidRPr="006D4E4E">
              <w:rPr>
                <w:rFonts w:ascii="Chu Van An" w:eastAsiaTheme="minorHAnsi" w:hAnsi="Chu Van An" w:cs="Chu Van An"/>
                <w:position w:val="-14"/>
                <w:lang w:val="nl-NL"/>
              </w:rPr>
              <w:object w:dxaOrig="2535" w:dyaOrig="405" w14:anchorId="6286754C">
                <v:shape id="_x0000_i18254" type="#_x0000_t75" style="width:126.4pt;height:20.1pt" o:ole="">
                  <v:imagedata r:id="rId876" o:title=""/>
                </v:shape>
                <o:OLEObject Type="Embed" ProgID="Equation.DSMT4" ShapeID="_x0000_i18254" DrawAspect="Content" ObjectID="_1690434361" r:id="rId877"/>
              </w:object>
            </w:r>
            <w:r w:rsidRPr="006D4E4E">
              <w:rPr>
                <w:rFonts w:ascii="Chu Van An" w:hAnsi="Chu Van An" w:cs="Chu Van An"/>
                <w:lang w:val="nl-NL"/>
              </w:rPr>
              <w:t xml:space="preserve">. Tính </w:t>
            </w:r>
            <w:r w:rsidRPr="006D4E4E">
              <w:rPr>
                <w:rFonts w:ascii="Chu Van An" w:eastAsiaTheme="minorHAnsi" w:hAnsi="Chu Van An" w:cs="Chu Van An"/>
                <w:position w:val="-10"/>
                <w:lang w:val="nl-NL"/>
              </w:rPr>
              <w:object w:dxaOrig="1095" w:dyaOrig="360" w14:anchorId="5B4EC7E3">
                <v:shape id="_x0000_i18255" type="#_x0000_t75" style="width:54.4pt;height:18.4pt" o:ole="">
                  <v:imagedata r:id="rId878" o:title=""/>
                </v:shape>
                <o:OLEObject Type="Embed" ProgID="Equation.DSMT4" ShapeID="_x0000_i18255" DrawAspect="Content" ObjectID="_1690434362" r:id="rId879"/>
              </w:object>
            </w:r>
            <w:bookmarkEnd w:id="174"/>
          </w:p>
          <w:p w14:paraId="6DCA863D" w14:textId="77777777" w:rsidR="002459BD" w:rsidRPr="006D4E4E" w:rsidRDefault="002459BD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position w:val="-4"/>
                <w:lang w:val="nl-NL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b/>
                <w:position w:val="-6"/>
              </w:rPr>
              <w:object w:dxaOrig="285" w:dyaOrig="285" w14:anchorId="78574327">
                <v:shape id="_x0000_i18256" type="#_x0000_t75" style="width:14.25pt;height:14.25pt" o:ole="">
                  <v:imagedata r:id="rId880" o:title=""/>
                </v:shape>
                <o:OLEObject Type="Embed" ProgID="Equation.DSMT4" ShapeID="_x0000_i18256" DrawAspect="Content" ObjectID="_1690434363" r:id="rId881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b/>
                <w:color w:val="0000CC"/>
                <w:position w:val="-6"/>
              </w:rPr>
              <w:object w:dxaOrig="195" w:dyaOrig="285" w14:anchorId="46B81A64">
                <v:shape id="_x0000_i18257" type="#_x0000_t75" style="width:10.05pt;height:14.25pt" o:ole="">
                  <v:imagedata r:id="rId882" o:title=""/>
                </v:shape>
                <o:OLEObject Type="Embed" ProgID="Equation.DSMT4" ShapeID="_x0000_i18257" DrawAspect="Content" ObjectID="_1690434364" r:id="rId883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b/>
                <w:position w:val="-6"/>
              </w:rPr>
              <w:object w:dxaOrig="300" w:dyaOrig="285" w14:anchorId="1FD94579">
                <v:shape id="_x0000_i18258" type="#_x0000_t75" style="width:15.05pt;height:14.25pt" o:ole="">
                  <v:imagedata r:id="rId884" o:title=""/>
                </v:shape>
                <o:OLEObject Type="Embed" ProgID="Equation.DSMT4" ShapeID="_x0000_i18258" DrawAspect="Content" ObjectID="_1690434365" r:id="rId885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b/>
                <w:color w:val="0000CC"/>
                <w:position w:val="-6"/>
              </w:rPr>
              <w:object w:dxaOrig="315" w:dyaOrig="285" w14:anchorId="6D4AEFF2">
                <v:shape id="_x0000_i18259" type="#_x0000_t75" style="width:15.9pt;height:14.25pt" o:ole="">
                  <v:imagedata r:id="rId886" o:title=""/>
                </v:shape>
                <o:OLEObject Type="Embed" ProgID="Equation.DSMT4" ShapeID="_x0000_i18259" DrawAspect="Content" ObjectID="_1690434366" r:id="rId887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0D8CCE05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6DC85308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2459BD" w:rsidRPr="006D4E4E" w14:paraId="7072258F" w14:textId="77777777" w:rsidTr="002459BD">
        <w:tc>
          <w:tcPr>
            <w:tcW w:w="6200" w:type="dxa"/>
            <w:shd w:val="clear" w:color="auto" w:fill="auto"/>
          </w:tcPr>
          <w:p w14:paraId="0BE93D8D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23:</w:t>
            </w:r>
            <w:bookmarkStart w:id="175" w:name="c23"/>
            <w:r w:rsidRPr="006D4E4E">
              <w:rPr>
                <w:rFonts w:ascii="Chu Van An" w:hAnsi="Chu Van An" w:cs="Chu Van An"/>
              </w:rPr>
              <w:t xml:space="preserve">Cho hàm số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1485" w:dyaOrig="375" w14:anchorId="6EE41192">
                <v:shape id="_x0000_i18260" type="#_x0000_t75" style="width:74.5pt;height:18.4pt" o:ole="">
                  <v:imagedata r:id="rId888" o:title=""/>
                </v:shape>
                <o:OLEObject Type="Embed" ProgID="Equation.DSMT4" ShapeID="_x0000_i18260" DrawAspect="Content" ObjectID="_1690434367" r:id="rId889"/>
              </w:object>
            </w:r>
            <w:r w:rsidRPr="006D4E4E">
              <w:rPr>
                <w:rFonts w:ascii="Chu Van An" w:hAnsi="Chu Van An" w:cs="Chu Van An"/>
              </w:rPr>
              <w:t xml:space="preserve">có đạo hàm là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615" w:dyaOrig="405" w14:anchorId="3E82F537">
                <v:shape id="_x0000_i18261" type="#_x0000_t75" style="width:31pt;height:20.1pt" o:ole="">
                  <v:imagedata r:id="rId890" o:title=""/>
                </v:shape>
                <o:OLEObject Type="Embed" ProgID="Equation.DSMT4" ShapeID="_x0000_i18261" DrawAspect="Content" ObjectID="_1690434368" r:id="rId891"/>
              </w:object>
            </w:r>
            <w:r w:rsidRPr="006D4E4E">
              <w:rPr>
                <w:rFonts w:ascii="Chu Van An" w:hAnsi="Chu Van An" w:cs="Chu Van An"/>
              </w:rPr>
              <w:t xml:space="preserve">, hàm số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1905" w:dyaOrig="615" w14:anchorId="41061D77">
                <v:shape id="_x0000_i18262" type="#_x0000_t75" style="width:95.45pt;height:31pt" o:ole="">
                  <v:imagedata r:id="rId892" o:title=""/>
                </v:shape>
                <o:OLEObject Type="Embed" ProgID="Equation.DSMT4" ShapeID="_x0000_i18262" DrawAspect="Content" ObjectID="_1690434369" r:id="rId893"/>
              </w:object>
            </w:r>
            <w:r w:rsidRPr="006D4E4E">
              <w:rPr>
                <w:rFonts w:ascii="Chu Van An" w:hAnsi="Chu Van An" w:cs="Chu Van An"/>
              </w:rPr>
              <w:t xml:space="preserve">có đạo hàm là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600" w:dyaOrig="405" w14:anchorId="22A539F2">
                <v:shape id="_x0000_i18263" type="#_x0000_t75" style="width:30.15pt;height:20.1pt" o:ole="">
                  <v:imagedata r:id="rId894" o:title=""/>
                </v:shape>
                <o:OLEObject Type="Embed" ProgID="Equation.DSMT4" ShapeID="_x0000_i18263" DrawAspect="Content" ObjectID="_1690434370" r:id="rId895"/>
              </w:object>
            </w:r>
            <w:r w:rsidRPr="006D4E4E">
              <w:rPr>
                <w:rFonts w:ascii="Chu Van An" w:hAnsi="Chu Van An" w:cs="Chu Van An"/>
              </w:rPr>
              <w:t xml:space="preserve">. Tính giá trị biểu thức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1665" w:dyaOrig="405" w14:anchorId="37ACB8FB">
                <v:shape id="_x0000_i18264" type="#_x0000_t75" style="width:82.9pt;height:20.1pt" o:ole="">
                  <v:imagedata r:id="rId896" o:title=""/>
                </v:shape>
                <o:OLEObject Type="Embed" ProgID="Equation.DSMT4" ShapeID="_x0000_i18264" DrawAspect="Content" ObjectID="_1690434371" r:id="rId897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bookmarkEnd w:id="175"/>
          </w:p>
          <w:p w14:paraId="0DEAFC6E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bCs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b/>
                <w:bCs/>
                <w:color w:val="0000FF"/>
                <w:position w:val="-24"/>
              </w:rPr>
              <w:object w:dxaOrig="765" w:dyaOrig="615" w14:anchorId="78413445">
                <v:shape id="_x0000_i18265" type="#_x0000_t75" style="width:38.5pt;height:31pt" o:ole="">
                  <v:imagedata r:id="rId898" o:title=""/>
                </v:shape>
                <o:OLEObject Type="Embed" ProgID="Equation.DSMT4" ShapeID="_x0000_i18265" DrawAspect="Content" ObjectID="_1690434372" r:id="rId899"/>
              </w:object>
            </w:r>
            <w:r w:rsidRPr="006D4E4E">
              <w:rPr>
                <w:rFonts w:ascii="Chu Van An" w:hAnsi="Chu Van An" w:cs="Chu Van An"/>
                <w:bCs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bCs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b/>
                <w:bCs/>
                <w:color w:val="000000"/>
                <w:position w:val="-24"/>
              </w:rPr>
              <w:object w:dxaOrig="1155" w:dyaOrig="615" w14:anchorId="787F3905">
                <v:shape id="_x0000_i18266" type="#_x0000_t75" style="width:57.75pt;height:31pt" o:ole="">
                  <v:imagedata r:id="rId900" o:title=""/>
                </v:shape>
                <o:OLEObject Type="Embed" ProgID="Equation.DSMT4" ShapeID="_x0000_i18266" DrawAspect="Content" ObjectID="_1690434373" r:id="rId901"/>
              </w:object>
            </w:r>
            <w:r w:rsidRPr="006D4E4E">
              <w:rPr>
                <w:rFonts w:ascii="Chu Van An" w:hAnsi="Chu Van An" w:cs="Chu Van An"/>
                <w:bCs/>
                <w:color w:val="000000"/>
              </w:rPr>
              <w:t>.</w:t>
            </w:r>
          </w:p>
          <w:p w14:paraId="0AE2AFE7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bCs/>
                <w:color w:val="0000FF"/>
                <w:lang w:val="fr-FR"/>
              </w:rPr>
            </w:pPr>
            <w:r w:rsidRPr="006D4E4E">
              <w:rPr>
                <w:rFonts w:ascii="Chu Van An" w:eastAsia="Times New Roman" w:hAnsi="Chu Van An" w:cs="Chu Van An"/>
                <w:b/>
                <w:bCs/>
                <w:color w:val="0000FF"/>
                <w:lang w:val="fr-FR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b/>
                <w:bCs/>
                <w:color w:val="0000FF"/>
                <w:position w:val="-24"/>
              </w:rPr>
              <w:object w:dxaOrig="675" w:dyaOrig="615" w14:anchorId="43BB5BB1">
                <v:shape id="_x0000_i18267" type="#_x0000_t75" style="width:33.5pt;height:31pt" o:ole="">
                  <v:imagedata r:id="rId902" o:title=""/>
                </v:shape>
                <o:OLEObject Type="Embed" ProgID="Equation.DSMT4" ShapeID="_x0000_i18267" DrawAspect="Content" ObjectID="_1690434374" r:id="rId903"/>
              </w:object>
            </w:r>
            <w:r w:rsidRPr="006D4E4E">
              <w:rPr>
                <w:rFonts w:ascii="Chu Van An" w:hAnsi="Chu Van An" w:cs="Chu Van An"/>
                <w:bCs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bCs/>
                <w:color w:val="0000FF"/>
                <w:lang w:val="fr-FR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b/>
                <w:bCs/>
                <w:color w:val="FF0000"/>
                <w:position w:val="-4"/>
              </w:rPr>
              <w:object w:dxaOrig="585" w:dyaOrig="255" w14:anchorId="05B97E47">
                <v:shape id="_x0000_i18268" type="#_x0000_t75" style="width:29.3pt;height:12.55pt" o:ole="">
                  <v:imagedata r:id="rId904" o:title=""/>
                </v:shape>
                <o:OLEObject Type="Embed" ProgID="Equation.DSMT4" ShapeID="_x0000_i18268" DrawAspect="Content" ObjectID="_1690434375" r:id="rId905"/>
              </w:object>
            </w:r>
            <w:r w:rsidRPr="006D4E4E">
              <w:rPr>
                <w:rFonts w:ascii="Chu Van An" w:hAnsi="Chu Van An" w:cs="Chu Van An"/>
                <w:bCs/>
              </w:rPr>
              <w:t>.</w:t>
            </w:r>
          </w:p>
          <w:p w14:paraId="3582DD47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786FB4A5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2459BD" w:rsidRPr="006D4E4E" w14:paraId="3764E7F0" w14:textId="77777777" w:rsidTr="002459BD">
        <w:tc>
          <w:tcPr>
            <w:tcW w:w="6200" w:type="dxa"/>
            <w:shd w:val="clear" w:color="auto" w:fill="auto"/>
          </w:tcPr>
          <w:p w14:paraId="6617D675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lastRenderedPageBreak/>
              <w:t>Câu 24:</w:t>
            </w:r>
            <w:bookmarkStart w:id="176" w:name="c24"/>
            <w:r w:rsidRPr="006D4E4E">
              <w:rPr>
                <w:rFonts w:ascii="Chu Van An" w:hAnsi="Chu Van An" w:cs="Chu Van An"/>
              </w:rPr>
              <w:t xml:space="preserve">Cho hàm số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2940" w:dyaOrig="315" w14:anchorId="382E2FA0">
                <v:shape id="_x0000_i18269" type="#_x0000_t75" style="width:147.35pt;height:15.9pt" o:ole="">
                  <v:imagedata r:id="rId906" o:title=""/>
                </v:shape>
                <o:OLEObject Type="Embed" ProgID="Equation.DSMT4" ShapeID="_x0000_i18269" DrawAspect="Content" ObjectID="_1690434376" r:id="rId907"/>
              </w:object>
            </w:r>
            <w:r w:rsidRPr="006D4E4E">
              <w:rPr>
                <w:rFonts w:ascii="Chu Van An" w:hAnsi="Chu Van An" w:cs="Chu Van An"/>
              </w:rPr>
              <w:t xml:space="preserve">. Tìm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210" w:dyaOrig="225" w14:anchorId="5EE5F20D">
                <v:shape id="_x0000_i18270" type="#_x0000_t75" style="width:10.9pt;height:10.9pt" o:ole="">
                  <v:imagedata r:id="rId908" o:title=""/>
                </v:shape>
                <o:OLEObject Type="Embed" ProgID="Equation.DSMT4" ShapeID="_x0000_i18270" DrawAspect="Content" ObjectID="_1690434377" r:id="rId909"/>
              </w:object>
            </w:r>
            <w:r w:rsidRPr="006D4E4E">
              <w:rPr>
                <w:rFonts w:ascii="Chu Van An" w:hAnsi="Chu Van An" w:cs="Chu Van An"/>
              </w:rPr>
              <w:t xml:space="preserve"> để phương trình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945" w:dyaOrig="315" w14:anchorId="3683D043">
                <v:shape id="_x0000_i18271" type="#_x0000_t75" style="width:46.9pt;height:15.9pt" o:ole="">
                  <v:imagedata r:id="rId910" o:title=""/>
                </v:shape>
                <o:OLEObject Type="Embed" ProgID="Equation.DSMT4" ShapeID="_x0000_i18271" DrawAspect="Content" ObjectID="_1690434378" r:id="rId911"/>
              </w:object>
            </w:r>
            <w:r w:rsidRPr="006D4E4E">
              <w:rPr>
                <w:rFonts w:ascii="Chu Van An" w:hAnsi="Chu Van An" w:cs="Chu Van An"/>
              </w:rPr>
              <w:t xml:space="preserve"> có nghiệm.</w:t>
            </w:r>
            <w:bookmarkEnd w:id="176"/>
          </w:p>
          <w:p w14:paraId="3B8B3BEB" w14:textId="77777777" w:rsidR="002459BD" w:rsidRPr="006D4E4E" w:rsidRDefault="002459BD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795" w:dyaOrig="420" w14:anchorId="79D9779F">
                <v:shape id="_x0000_i18272" type="#_x0000_t75" style="width:39.35pt;height:20.95pt" o:ole="">
                  <v:imagedata r:id="rId912" o:title=""/>
                </v:shape>
                <o:OLEObject Type="Embed" ProgID="Equation.DSMT4" ShapeID="_x0000_i18272" DrawAspect="Content" ObjectID="_1690434379" r:id="rId913"/>
              </w:object>
            </w:r>
            <w:r w:rsidRPr="006D4E4E">
              <w:rPr>
                <w:rFonts w:ascii="Chu Van An" w:eastAsia="Calibri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795" w:dyaOrig="420" w14:anchorId="26CF1470">
                <v:shape id="_x0000_i18273" type="#_x0000_t75" style="width:39.35pt;height:20.95pt" o:ole="">
                  <v:imagedata r:id="rId914" o:title=""/>
                </v:shape>
                <o:OLEObject Type="Embed" ProgID="Equation.DSMT4" ShapeID="_x0000_i18273" DrawAspect="Content" ObjectID="_1690434380" r:id="rId915"/>
              </w:object>
            </w:r>
            <w:r w:rsidRPr="006D4E4E">
              <w:rPr>
                <w:rFonts w:ascii="Chu Van An" w:eastAsia="Calibri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shd w:val="clear" w:color="auto" w:fill="FFFFFF"/>
              </w:rPr>
              <w:t xml:space="preserve">C. 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615" w:dyaOrig="405" w14:anchorId="714FC1F5">
                <v:shape id="_x0000_i18274" type="#_x0000_t75" style="width:31pt;height:20.1pt" o:ole="">
                  <v:imagedata r:id="rId916" o:title=""/>
                </v:shape>
                <o:OLEObject Type="Embed" ProgID="Equation.DSMT4" ShapeID="_x0000_i18274" DrawAspect="Content" ObjectID="_1690434381" r:id="rId917"/>
              </w:object>
            </w:r>
            <w:r w:rsidRPr="006D4E4E">
              <w:rPr>
                <w:rFonts w:ascii="Chu Van An" w:eastAsia="Calibri" w:hAnsi="Chu Van An" w:cs="Chu Van An"/>
                <w:shd w:val="clear" w:color="auto" w:fill="FFFFFF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615" w:dyaOrig="405" w14:anchorId="1BD0D9D4">
                <v:shape id="_x0000_i18275" type="#_x0000_t75" style="width:31pt;height:20.1pt" o:ole="">
                  <v:imagedata r:id="rId918" o:title=""/>
                </v:shape>
                <o:OLEObject Type="Embed" ProgID="Equation.DSMT4" ShapeID="_x0000_i18275" DrawAspect="Content" ObjectID="_1690434382" r:id="rId919"/>
              </w:object>
            </w:r>
            <w:r w:rsidRPr="006D4E4E">
              <w:rPr>
                <w:rFonts w:ascii="Chu Van An" w:eastAsia="Calibri" w:hAnsi="Chu Van An" w:cs="Chu Van An"/>
              </w:rPr>
              <w:t>.</w:t>
            </w:r>
          </w:p>
          <w:p w14:paraId="6786720C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BD221BC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2459BD" w:rsidRPr="006D4E4E" w14:paraId="25FF4E99" w14:textId="77777777" w:rsidTr="002459BD">
        <w:tc>
          <w:tcPr>
            <w:tcW w:w="6200" w:type="dxa"/>
            <w:shd w:val="clear" w:color="auto" w:fill="auto"/>
          </w:tcPr>
          <w:p w14:paraId="3522B655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800080"/>
              </w:rPr>
            </w:pPr>
            <w:r w:rsidRPr="006D4E4E">
              <w:rPr>
                <w:rFonts w:ascii="Chu Van An" w:eastAsia="Calibri" w:hAnsi="Chu Van An" w:cs="Chu Van An"/>
                <w:b/>
                <w:color w:val="0000FF"/>
              </w:rPr>
              <w:t>Câu 25:</w:t>
            </w:r>
            <w:bookmarkStart w:id="177" w:name="c25"/>
            <w:r w:rsidRPr="006D4E4E">
              <w:rPr>
                <w:rFonts w:ascii="Chu Van An" w:hAnsi="Chu Van An" w:cs="Chu Van An"/>
              </w:rPr>
              <w:t xml:space="preserve">Cho hàm số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2715" w:dyaOrig="420" w14:anchorId="36415D61">
                <v:shape id="_x0000_i18276" type="#_x0000_t75" style="width:135.65pt;height:20.95pt" o:ole="">
                  <v:imagedata r:id="rId920" o:title=""/>
                </v:shape>
                <o:OLEObject Type="Embed" ProgID="Equation.DSMT4" ShapeID="_x0000_i18276" DrawAspect="Content" ObjectID="_1690434383" r:id="rId921"/>
              </w:object>
            </w:r>
            <w:r w:rsidRPr="006D4E4E">
              <w:rPr>
                <w:rFonts w:ascii="Chu Van An" w:hAnsi="Chu Van An" w:cs="Chu Van An"/>
              </w:rPr>
              <w:t xml:space="preserve">. Phương trình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975" w:dyaOrig="390" w14:anchorId="04A81108">
                <v:shape id="_x0000_i18277" type="#_x0000_t75" style="width:48.55pt;height:19.25pt" o:ole="">
                  <v:imagedata r:id="rId922" o:title=""/>
                </v:shape>
                <o:OLEObject Type="Embed" ProgID="Equation.DSMT4" ShapeID="_x0000_i18277" DrawAspect="Content" ObjectID="_1690434384" r:id="rId923"/>
              </w:object>
            </w:r>
            <w:r w:rsidRPr="006D4E4E">
              <w:rPr>
                <w:rFonts w:ascii="Chu Van An" w:hAnsi="Chu Van An" w:cs="Chu Van An"/>
              </w:rPr>
              <w:t xml:space="preserve"> có nghiệm là</w:t>
            </w:r>
            <w:bookmarkEnd w:id="177"/>
          </w:p>
          <w:p w14:paraId="0FB9B40C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A.</w:t>
            </w:r>
            <w:r w:rsidRPr="006D4E4E">
              <w:rPr>
                <w:rFonts w:ascii="Chu Van An" w:eastAsia="Calibri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1380" w:dyaOrig="630" w14:anchorId="3EA21BA0">
                <v:shape id="_x0000_i18278" type="#_x0000_t75" style="width:68.65pt;height:31.8pt" o:ole="">
                  <v:imagedata r:id="rId924" o:title=""/>
                </v:shape>
                <o:OLEObject Type="Embed" ProgID="Equation.DSMT4" ShapeID="_x0000_i18278" DrawAspect="Content" ObjectID="_1690434385" r:id="rId925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,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780" w:dyaOrig="390" w14:anchorId="6C0A9A0C">
                <v:shape id="_x0000_i18279" type="#_x0000_t75" style="width:39.35pt;height:19.25pt" o:ole="">
                  <v:imagedata r:id="rId926" o:title=""/>
                </v:shape>
                <o:OLEObject Type="Embed" ProgID="Equation.DSMT4" ShapeID="_x0000_i18279" DrawAspect="Content" ObjectID="_1690434386" r:id="rId927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1260" w:dyaOrig="630" w14:anchorId="6DC49ECA">
                <v:shape id="_x0000_i18280" type="#_x0000_t75" style="width:62.8pt;height:31.8pt" o:ole="">
                  <v:imagedata r:id="rId928" o:title=""/>
                </v:shape>
                <o:OLEObject Type="Embed" ProgID="Equation.DSMT4" ShapeID="_x0000_i18280" DrawAspect="Content" ObjectID="_1690434387" r:id="rId929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,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780" w:dyaOrig="390" w14:anchorId="2B0CA2E5">
                <v:shape id="_x0000_i18281" type="#_x0000_t75" style="width:39.35pt;height:19.25pt" o:ole="">
                  <v:imagedata r:id="rId930" o:title=""/>
                </v:shape>
                <o:OLEObject Type="Embed" ProgID="Equation.DSMT4" ShapeID="_x0000_i18281" DrawAspect="Content" ObjectID="_1690434388" r:id="rId931"/>
              </w:object>
            </w:r>
            <w:r w:rsidRPr="006D4E4E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p w14:paraId="623CE9AE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C.</w:t>
            </w:r>
            <w:r w:rsidRPr="006D4E4E">
              <w:rPr>
                <w:rFonts w:ascii="Chu Van An" w:eastAsia="Calibri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1260" w:dyaOrig="630" w14:anchorId="1ED1FA3E">
                <v:shape id="_x0000_i18282" type="#_x0000_t75" style="width:62.8pt;height:31.8pt" o:ole="">
                  <v:imagedata r:id="rId932" o:title=""/>
                </v:shape>
                <o:OLEObject Type="Embed" ProgID="Equation.DSMT4" ShapeID="_x0000_i18282" DrawAspect="Content" ObjectID="_1690434389" r:id="rId933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,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780" w:dyaOrig="390" w14:anchorId="7879E833">
                <v:shape id="_x0000_i18283" type="#_x0000_t75" style="width:39.35pt;height:19.25pt" o:ole="">
                  <v:imagedata r:id="rId934" o:title=""/>
                </v:shape>
                <o:OLEObject Type="Embed" ProgID="Equation.DSMT4" ShapeID="_x0000_i18283" DrawAspect="Content" ObjectID="_1690434390" r:id="rId935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1260" w:dyaOrig="630" w14:anchorId="77CDD7E6">
                <v:shape id="_x0000_i18284" type="#_x0000_t75" style="width:62.8pt;height:31.8pt" o:ole="">
                  <v:imagedata r:id="rId936" o:title=""/>
                </v:shape>
                <o:OLEObject Type="Embed" ProgID="Equation.DSMT4" ShapeID="_x0000_i18284" DrawAspect="Content" ObjectID="_1690434391" r:id="rId937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,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780" w:dyaOrig="390" w14:anchorId="2EE077A2">
                <v:shape id="_x0000_i18285" type="#_x0000_t75" style="width:39.35pt;height:19.25pt" o:ole="">
                  <v:imagedata r:id="rId938" o:title=""/>
                </v:shape>
                <o:OLEObject Type="Embed" ProgID="Equation.DSMT4" ShapeID="_x0000_i18285" DrawAspect="Content" ObjectID="_1690434392" r:id="rId939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55DD9053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FF6B15F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2459BD" w:rsidRPr="006D4E4E" w14:paraId="0ACAF141" w14:textId="77777777" w:rsidTr="002459BD">
        <w:tc>
          <w:tcPr>
            <w:tcW w:w="6200" w:type="dxa"/>
            <w:shd w:val="clear" w:color="auto" w:fill="auto"/>
          </w:tcPr>
          <w:p w14:paraId="4E770931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eastAsiaTheme="minorHAnsi" w:hAnsi="Chu Van An" w:cs="Chu Van An"/>
                <w:lang w:val="vi-VN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>Câu 26:</w:t>
            </w:r>
            <w:bookmarkStart w:id="178" w:name="c26"/>
            <w:r w:rsidRPr="006D4E4E">
              <w:rPr>
                <w:rFonts w:ascii="Chu Van An" w:hAnsi="Chu Van An" w:cs="Chu Van An"/>
                <w:lang w:val="vi-VN"/>
              </w:rPr>
              <w:t xml:space="preserve">Cho hàm số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2295" w:dyaOrig="405" w14:anchorId="745A5D09">
                <v:shape id="_x0000_i18286" type="#_x0000_t75" style="width:114.7pt;height:20.1pt" o:ole="">
                  <v:imagedata r:id="rId940" o:title=""/>
                </v:shape>
                <o:OLEObject Type="Embed" ProgID="Equation.DSMT4" ShapeID="_x0000_i18286" DrawAspect="Content" ObjectID="_1690434393" r:id="rId941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(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255" w:dyaOrig="225" w14:anchorId="49B024A5">
                <v:shape id="_x0000_i18287" type="#_x0000_t75" style="width:12.55pt;height:10.9pt" o:ole="">
                  <v:imagedata r:id="rId942" o:title=""/>
                </v:shape>
                <o:OLEObject Type="Embed" ProgID="Equation.DSMT4" ShapeID="_x0000_i18287" DrawAspect="Content" ObjectID="_1690434394" r:id="rId943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 là tham số). Tìm tất cả các giá trị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255" w:dyaOrig="225" w14:anchorId="057AA9E2">
                <v:shape id="_x0000_i18288" type="#_x0000_t75" style="width:12.55pt;height:10.9pt" o:ole="">
                  <v:imagedata r:id="rId944" o:title=""/>
                </v:shape>
                <o:OLEObject Type="Embed" ProgID="Equation.DSMT4" ShapeID="_x0000_i18288" DrawAspect="Content" ObjectID="_1690434395" r:id="rId945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để tiếp tuyến của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420" w:dyaOrig="405" w14:anchorId="4DD3F1B5">
                <v:shape id="_x0000_i18289" type="#_x0000_t75" style="width:20.95pt;height:20.1pt" o:ole="">
                  <v:imagedata r:id="rId946" o:title=""/>
                </v:shape>
                <o:OLEObject Type="Embed" ProgID="Equation.DSMT4" ShapeID="_x0000_i18289" DrawAspect="Content" ObjectID="_1690434396" r:id="rId947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tại điểm có hoành độ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600" w:dyaOrig="225" w14:anchorId="56EC85D8">
                <v:shape id="_x0000_i18290" type="#_x0000_t75" style="width:30.15pt;height:10.9pt" o:ole="">
                  <v:imagedata r:id="rId948" o:title=""/>
                </v:shape>
                <o:OLEObject Type="Embed" ProgID="Equation.DSMT4" ShapeID="_x0000_i18290" DrawAspect="Content" ObjectID="_1690434397" r:id="rId949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,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615" w:dyaOrig="615" w14:anchorId="4AD7882F">
                <v:shape id="_x0000_i18291" type="#_x0000_t75" style="width:31pt;height:31pt" o:ole="">
                  <v:imagedata r:id="rId950" o:title=""/>
                </v:shape>
                <o:OLEObject Type="Embed" ProgID="Equation.DSMT4" ShapeID="_x0000_i18291" DrawAspect="Content" ObjectID="_1690434398" r:id="rId951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song song hoặc trùng nhau.</w:t>
            </w:r>
            <w:bookmarkEnd w:id="178"/>
          </w:p>
          <w:p w14:paraId="47A86CD3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>A.</w:t>
            </w:r>
            <w:r w:rsidRPr="006D4E4E">
              <w:rPr>
                <w:rFonts w:ascii="Chu Van An" w:hAnsi="Chu Van An" w:cs="Chu Van An"/>
                <w:lang w:val="vi-VN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975" w:dyaOrig="675" w14:anchorId="49904F50">
                <v:shape id="_x0000_i18292" type="#_x0000_t75" style="width:48.55pt;height:33.5pt" o:ole="">
                  <v:imagedata r:id="rId952" o:title=""/>
                </v:shape>
                <o:OLEObject Type="Embed" ProgID="Equation.DSMT4" ShapeID="_x0000_i18292" DrawAspect="Content" ObjectID="_1690434399" r:id="rId953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1095" w:dyaOrig="675" w14:anchorId="403F7A8B">
                <v:shape id="_x0000_i18293" type="#_x0000_t75" style="width:54.4pt;height:33.5pt" o:ole="">
                  <v:imagedata r:id="rId954" o:title=""/>
                </v:shape>
                <o:OLEObject Type="Embed" ProgID="Equation.DSMT4" ShapeID="_x0000_i18293" DrawAspect="Content" ObjectID="_1690434400" r:id="rId955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.</w:t>
            </w:r>
          </w:p>
          <w:p w14:paraId="2363B432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position w:val="-8"/>
              </w:rPr>
              <w:object w:dxaOrig="780" w:dyaOrig="360" w14:anchorId="5E4CEF1A">
                <v:shape id="_x0000_i18294" type="#_x0000_t75" style="width:39.35pt;height:18.4pt" o:ole="">
                  <v:imagedata r:id="rId956" o:title=""/>
                </v:shape>
                <o:OLEObject Type="Embed" ProgID="Equation.DSMT4" ShapeID="_x0000_i18294" DrawAspect="Content" ObjectID="_1690434401" r:id="rId957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8"/>
              </w:rPr>
              <w:object w:dxaOrig="1035" w:dyaOrig="360" w14:anchorId="487D92A9">
                <v:shape id="_x0000_i18295" type="#_x0000_t75" style="width:51.9pt;height:18.4pt" o:ole="">
                  <v:imagedata r:id="rId958" o:title=""/>
                </v:shape>
                <o:OLEObject Type="Embed" ProgID="Equation.DSMT4" ShapeID="_x0000_i18295" DrawAspect="Content" ObjectID="_1690434402" r:id="rId959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.</w:t>
            </w:r>
          </w:p>
          <w:p w14:paraId="430497F6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246A23E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2459BD" w:rsidRPr="006D4E4E" w14:paraId="70640079" w14:textId="77777777" w:rsidTr="002459BD">
        <w:tc>
          <w:tcPr>
            <w:tcW w:w="6200" w:type="dxa"/>
            <w:shd w:val="clear" w:color="auto" w:fill="auto"/>
          </w:tcPr>
          <w:p w14:paraId="2695FE17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27:</w:t>
            </w:r>
            <w:bookmarkStart w:id="179" w:name="c27"/>
            <w:r w:rsidRPr="006D4E4E">
              <w:rPr>
                <w:rFonts w:ascii="Chu Van An" w:hAnsi="Chu Van An" w:cs="Chu Van An"/>
              </w:rPr>
              <w:t xml:space="preserve">Cho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2700" w:dyaOrig="615" w14:anchorId="14702B8C">
                <v:shape id="_x0000_i18296" type="#_x0000_t75" style="width:134.8pt;height:31pt" o:ole="">
                  <v:imagedata r:id="rId960" o:title=""/>
                </v:shape>
                <o:OLEObject Type="Embed" ProgID="Equation.DSMT4" ShapeID="_x0000_i18296" DrawAspect="Content" ObjectID="_1690434403" r:id="rId961"/>
              </w:object>
            </w:r>
            <w:r w:rsidRPr="006D4E4E">
              <w:rPr>
                <w:rFonts w:ascii="Chu Van An" w:hAnsi="Chu Van An" w:cs="Chu Van An"/>
              </w:rPr>
              <w:t xml:space="preserve">. Tổng các nghiệm trên đoạn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915" w:dyaOrig="405" w14:anchorId="2E435EA5">
                <v:shape id="_x0000_i18297" type="#_x0000_t75" style="width:46.05pt;height:20.1pt" o:ole="">
                  <v:imagedata r:id="rId962" o:title=""/>
                </v:shape>
                <o:OLEObject Type="Embed" ProgID="Equation.DSMT4" ShapeID="_x0000_i18297" DrawAspect="Content" ObjectID="_1690434404" r:id="rId963"/>
              </w:object>
            </w:r>
            <w:r w:rsidRPr="006D4E4E">
              <w:rPr>
                <w:rFonts w:ascii="Chu Van An" w:hAnsi="Chu Van An" w:cs="Chu Van An"/>
              </w:rPr>
              <w:t xml:space="preserve"> của phương trình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615" w:dyaOrig="315" w14:anchorId="6992B00A">
                <v:shape id="_x0000_i18298" type="#_x0000_t75" style="width:31pt;height:15.9pt" o:ole="">
                  <v:imagedata r:id="rId964" o:title=""/>
                </v:shape>
                <o:OLEObject Type="Embed" ProgID="Equation.DSMT4" ShapeID="_x0000_i18298" DrawAspect="Content" ObjectID="_1690434405" r:id="rId965"/>
              </w:object>
            </w:r>
            <w:r w:rsidRPr="006D4E4E">
              <w:rPr>
                <w:rFonts w:ascii="Chu Van An" w:hAnsi="Chu Van An" w:cs="Chu Van An"/>
              </w:rPr>
              <w:t xml:space="preserve"> bằng</w:t>
            </w:r>
            <w:bookmarkEnd w:id="179"/>
          </w:p>
          <w:p w14:paraId="63418A07" w14:textId="77777777" w:rsidR="002459BD" w:rsidRPr="006D4E4E" w:rsidRDefault="002459BD" w:rsidP="00355B9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720" w:dyaOrig="285" w14:anchorId="3B785024">
                <v:shape id="_x0000_i18299" type="#_x0000_t75" style="width:36pt;height:14.25pt" o:ole="">
                  <v:imagedata r:id="rId966" o:title=""/>
                </v:shape>
                <o:OLEObject Type="Embed" ProgID="Equation.DSMT4" ShapeID="_x0000_i18299" DrawAspect="Content" ObjectID="_1690434406" r:id="rId967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705" w:dyaOrig="285" w14:anchorId="11A74D1F">
                <v:shape id="_x0000_i18300" type="#_x0000_t75" style="width:35.15pt;height:14.25pt" o:ole="">
                  <v:imagedata r:id="rId968" o:title=""/>
                </v:shape>
                <o:OLEObject Type="Embed" ProgID="Equation.DSMT4" ShapeID="_x0000_i18300" DrawAspect="Content" ObjectID="_1690434407" r:id="rId969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705" w:dyaOrig="285" w14:anchorId="5A466225">
                <v:shape id="_x0000_i18301" type="#_x0000_t75" style="width:35.15pt;height:14.25pt" o:ole="">
                  <v:imagedata r:id="rId970" o:title=""/>
                </v:shape>
                <o:OLEObject Type="Embed" ProgID="Equation.DSMT4" ShapeID="_x0000_i18301" DrawAspect="Content" ObjectID="_1690434408" r:id="rId971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720" w:dyaOrig="285" w14:anchorId="59301502">
                <v:shape id="_x0000_i18302" type="#_x0000_t75" style="width:36pt;height:14.25pt" o:ole="">
                  <v:imagedata r:id="rId972" o:title=""/>
                </v:shape>
                <o:OLEObject Type="Embed" ProgID="Equation.DSMT4" ShapeID="_x0000_i18302" DrawAspect="Content" ObjectID="_1690434409" r:id="rId973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645907EE" w14:textId="77777777" w:rsidR="002459BD" w:rsidRPr="006D4E4E" w:rsidRDefault="002459BD" w:rsidP="00355B92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46922A0D" w14:textId="77777777" w:rsidR="002459BD" w:rsidRPr="006D4E4E" w:rsidRDefault="002459BD" w:rsidP="00355B92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</w:tbl>
    <w:p w14:paraId="45D41DB5" w14:textId="796A3DAE" w:rsidR="002459BD" w:rsidRPr="008C51C7" w:rsidRDefault="002459BD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4335FEE2" w14:textId="6E988F07" w:rsidR="008018B0" w:rsidRPr="008C51C7" w:rsidRDefault="00016CD7" w:rsidP="00C44B25">
      <w:pPr>
        <w:tabs>
          <w:tab w:val="left" w:pos="992"/>
        </w:tabs>
        <w:spacing w:before="120" w:after="0" w:line="240" w:lineRule="auto"/>
        <w:ind w:firstLine="426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8C51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DB40224" wp14:editId="1E258B06">
                <wp:extent cx="6467475" cy="1971675"/>
                <wp:effectExtent l="0" t="19050" r="28575" b="28575"/>
                <wp:docPr id="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1971675"/>
                          <a:chOff x="-110490" y="-47969"/>
                          <a:chExt cx="6467475" cy="2799796"/>
                        </a:xfrm>
                      </wpg:grpSpPr>
                      <wps:wsp>
                        <wps:cNvPr id="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53180"/>
                            <a:ext cx="6467475" cy="249864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833B71" w14:textId="77777777" w:rsidR="00034148" w:rsidRPr="00294ABA" w:rsidRDefault="00034148" w:rsidP="00016CD7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47DFAC3" w14:textId="14F365E5" w:rsidR="00034148" w:rsidRPr="003F70EF" w:rsidRDefault="00034148" w:rsidP="003F70EF">
                              <w:pPr>
                                <w:pStyle w:val="ListParagraph"/>
                                <w:numPr>
                                  <w:ilvl w:val="0"/>
                                  <w:numId w:val="20"/>
                                </w:numPr>
                                <w:ind w:left="284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3F70EF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5091AD86" w14:textId="77777777" w:rsidR="00034148" w:rsidRPr="005437CF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Vận dụng các công thức đạo hàm bốn hàm số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00" w:dyaOrig="320" w14:anchorId="00FCE13F">
                                  <v:shape id="_x0000_i1742" type="#_x0000_t75" style="width:45.2pt;height:16.75pt" o:ole="">
                                    <v:imagedata r:id="rId254" o:title=""/>
                                  </v:shape>
                                  <o:OLEObject Type="Embed" ProgID="Equation.DSMT4" ShapeID="_x0000_i1742" DrawAspect="Content" ObjectID="_1690434616" r:id="rId974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20" w:dyaOrig="260" w14:anchorId="0059CDCF">
                                  <v:shape id="_x0000_i1744" type="#_x0000_t75" style="width:46.9pt;height:12.55pt" o:ole="">
                                    <v:imagedata r:id="rId256" o:title=""/>
                                  </v:shape>
                                  <o:OLEObject Type="Embed" ProgID="Equation.DSMT4" ShapeID="_x0000_i1744" DrawAspect="Content" ObjectID="_1690434617" r:id="rId975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20" w:dyaOrig="300" w14:anchorId="10394037">
                                  <v:shape id="_x0000_i1746" type="#_x0000_t75" style="width:46.9pt;height:15.05pt" o:ole="">
                                    <v:imagedata r:id="rId258" o:title=""/>
                                  </v:shape>
                                  <o:OLEObject Type="Embed" ProgID="Equation.DSMT4" ShapeID="_x0000_i1746" DrawAspect="Content" ObjectID="_1690434618" r:id="rId976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00" w:dyaOrig="300" w14:anchorId="7F613DED">
                                  <v:shape id="_x0000_i1748" type="#_x0000_t75" style="width:45.2pt;height:15.05pt" o:ole="">
                                    <v:imagedata r:id="rId260" o:title=""/>
                                  </v:shape>
                                  <o:OLEObject Type="Embed" ProgID="Equation.DSMT4" ShapeID="_x0000_i1748" DrawAspect="Content" ObjectID="_1690434619" r:id="rId977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 và hàm hợp của nó.</w:t>
                              </w:r>
                            </w:p>
                            <w:p w14:paraId="7FBAD467" w14:textId="77777777" w:rsidR="00034148" w:rsidRPr="005437CF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>Giải phương trình lượng giác.</w:t>
                              </w:r>
                            </w:p>
                            <w:p w14:paraId="0A8BB28B" w14:textId="09D53C88" w:rsidR="00034148" w:rsidRPr="00294ABA" w:rsidRDefault="00034148" w:rsidP="00294ABA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94AB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sym w:font="Wingdings" w:char="F0AA"/>
                              </w:r>
                              <w:r w:rsidRPr="00294AB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  Chú ý: Cách giải phương trình lượng giác thường gặp.</w:t>
                              </w:r>
                            </w:p>
                            <w:p w14:paraId="2C4D3C63" w14:textId="77777777" w:rsidR="00034148" w:rsidRPr="00294ABA" w:rsidRDefault="00034148" w:rsidP="00016CD7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A127D27" w14:textId="77777777" w:rsidR="00034148" w:rsidRPr="00294ABA" w:rsidRDefault="00034148" w:rsidP="00016CD7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22581D2F" w14:textId="77777777" w:rsidR="00034148" w:rsidRPr="00294ABA" w:rsidRDefault="00034148" w:rsidP="00016CD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150812" y="-47969"/>
                            <a:ext cx="5929948" cy="533744"/>
                            <a:chOff x="150812" y="-47969"/>
                            <a:chExt cx="5930302" cy="533744"/>
                          </a:xfrm>
                        </wpg:grpSpPr>
                        <wpg:grpSp>
                          <wpg:cNvPr id="4" name="Group 4"/>
                          <wpg:cNvGrpSpPr/>
                          <wpg:grpSpPr>
                            <a:xfrm>
                              <a:off x="150812" y="0"/>
                              <a:ext cx="5930302" cy="485775"/>
                              <a:chOff x="150812" y="0"/>
                              <a:chExt cx="5930302" cy="485775"/>
                            </a:xfrm>
                          </wpg:grpSpPr>
                          <wpg:grpSp>
                            <wpg:cNvPr id="5" name="Group 5"/>
                            <wpg:cNvGrpSpPr/>
                            <wpg:grpSpPr>
                              <a:xfrm>
                                <a:off x="184141" y="0"/>
                                <a:ext cx="5896973" cy="485775"/>
                                <a:chOff x="184141" y="0"/>
                                <a:chExt cx="5896973" cy="485775"/>
                              </a:xfrm>
                            </wpg:grpSpPr>
                            <wps:wsp>
                              <wps:cNvPr id="6" name="Rectangle: Single Corner Snipped 6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9" name="Group 9"/>
                              <wpg:cNvGrpSpPr/>
                              <wpg:grpSpPr>
                                <a:xfrm>
                                  <a:off x="1502180" y="0"/>
                                  <a:ext cx="4578934" cy="485775"/>
                                  <a:chOff x="1502180" y="0"/>
                                  <a:chExt cx="4578934" cy="485775"/>
                                </a:xfrm>
                              </wpg:grpSpPr>
                              <wpg:grpSp>
                                <wpg:cNvPr id="10" name="Group 10"/>
                                <wpg:cNvGrpSpPr/>
                                <wpg:grpSpPr>
                                  <a:xfrm>
                                    <a:off x="1611714" y="19358"/>
                                    <a:ext cx="4469400" cy="466258"/>
                                    <a:chOff x="1611714" y="19358"/>
                                    <a:chExt cx="4469400" cy="466258"/>
                                  </a:xfrm>
                                </wpg:grpSpPr>
                                <wps:wsp>
                                  <wps:cNvPr id="13" name="Arrow: Chevron 64"/>
                                  <wps:cNvSpPr/>
                                  <wps:spPr>
                                    <a:xfrm>
                                      <a:off x="1790309" y="19358"/>
                                      <a:ext cx="4290805" cy="466258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96449A6" w14:textId="592C3339" w:rsidR="00034148" w:rsidRPr="003F70EF" w:rsidRDefault="00034148" w:rsidP="00016CD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Cs/>
                                            <w:color w:val="0033CC"/>
                                            <w:kern w:val="24"/>
                                          </w:rPr>
                                        </w:pPr>
                                        <w:r w:rsidRPr="003F70EF">
                                          <w:rPr>
                                            <w:rFonts w:ascii="Chu Van An" w:hAnsi="Chu Van An" w:cs="Chu Van An"/>
                                            <w:bCs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Giải phương trình lượng giác liên quan đến đạo hàm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4" name="Group 1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5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76A3A47" w14:textId="77777777" w:rsidR="00034148" w:rsidRDefault="00034148" w:rsidP="00016CD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7" name="Group 1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0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2" name="Flowchart: Terminator 4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3" name="Flowchart: Direct Access Storage 4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6" name="Group 46"/>
                          <wpg:cNvGrpSpPr/>
                          <wpg:grpSpPr>
                            <a:xfrm>
                              <a:off x="327030" y="-47969"/>
                              <a:ext cx="1340247" cy="528319"/>
                              <a:chOff x="327030" y="-47969"/>
                              <a:chExt cx="1340247" cy="528319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1" name="Flowchart: Preparation 5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2" name="TextBox 42"/>
                            <wps:cNvSpPr txBox="1"/>
                            <wps:spPr>
                              <a:xfrm>
                                <a:off x="383231" y="-47969"/>
                                <a:ext cx="1284046" cy="52831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14A6886" w14:textId="6C43C2F1" w:rsidR="00034148" w:rsidRDefault="00034148" w:rsidP="00016CD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 w:rsidR="002459BD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DB40224" id="_x0000_s1147" style="width:509.25pt;height:155.25pt;mso-position-horizontal-relative:char;mso-position-vertical-relative:line" coordorigin="-1104,-479" coordsize="64674,279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">
                <v:shape id="Rectangle: Diagonal Corners Rounded 1" o:spid="_x0000_s1148" style="position:absolute;left:-1104;top:2531;width:64673;height:2498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179652;6467475,2474986;6452880,2498647;110815,2498647;0,2318995;0,23661;14595,0" o:connectangles="0,0,0,0,0,0,0,0,0" textboxrect="0,0,6435090,1533525"/>
                  <v:textbox>
                    <w:txbxContent>
                      <w:p w14:paraId="1F833B71" w14:textId="77777777" w:rsidR="00034148" w:rsidRPr="00294ABA" w:rsidRDefault="00034148" w:rsidP="00016CD7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47DFAC3" w14:textId="14F365E5" w:rsidR="00034148" w:rsidRPr="003F70EF" w:rsidRDefault="00034148" w:rsidP="003F70EF">
                        <w:pPr>
                          <w:pStyle w:val="ListParagraph"/>
                          <w:numPr>
                            <w:ilvl w:val="0"/>
                            <w:numId w:val="20"/>
                          </w:numPr>
                          <w:ind w:left="284"/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  <w:lang w:val="pt-BR"/>
                          </w:rPr>
                        </w:pPr>
                        <w:r w:rsidRPr="003F70EF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5091AD86" w14:textId="77777777" w:rsidR="00034148" w:rsidRPr="005437CF" w:rsidRDefault="00034148" w:rsidP="00A80C8A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</w:pP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Vận dụng các công thức đạo hàm bốn hàm số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00" w:dyaOrig="320" w14:anchorId="00FCE13F">
                            <v:shape id="_x0000_i1742" type="#_x0000_t75" style="width:45.2pt;height:16.75pt" o:ole="">
                              <v:imagedata r:id="rId254" o:title=""/>
                            </v:shape>
                            <o:OLEObject Type="Embed" ProgID="Equation.DSMT4" ShapeID="_x0000_i1742" DrawAspect="Content" ObjectID="_1690434616" r:id="rId978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20" w:dyaOrig="260" w14:anchorId="0059CDCF">
                            <v:shape id="_x0000_i1744" type="#_x0000_t75" style="width:46.9pt;height:12.55pt" o:ole="">
                              <v:imagedata r:id="rId256" o:title=""/>
                            </v:shape>
                            <o:OLEObject Type="Embed" ProgID="Equation.DSMT4" ShapeID="_x0000_i1744" DrawAspect="Content" ObjectID="_1690434617" r:id="rId979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20" w:dyaOrig="300" w14:anchorId="10394037">
                            <v:shape id="_x0000_i1746" type="#_x0000_t75" style="width:46.9pt;height:15.05pt" o:ole="">
                              <v:imagedata r:id="rId258" o:title=""/>
                            </v:shape>
                            <o:OLEObject Type="Embed" ProgID="Equation.DSMT4" ShapeID="_x0000_i1746" DrawAspect="Content" ObjectID="_1690434618" r:id="rId980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00" w:dyaOrig="300" w14:anchorId="7F613DED">
                            <v:shape id="_x0000_i1748" type="#_x0000_t75" style="width:45.2pt;height:15.05pt" o:ole="">
                              <v:imagedata r:id="rId260" o:title=""/>
                            </v:shape>
                            <o:OLEObject Type="Embed" ProgID="Equation.DSMT4" ShapeID="_x0000_i1748" DrawAspect="Content" ObjectID="_1690434619" r:id="rId981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 và hàm hợp của nó.</w:t>
                        </w:r>
                      </w:p>
                      <w:p w14:paraId="7FBAD467" w14:textId="77777777" w:rsidR="00034148" w:rsidRPr="005437CF" w:rsidRDefault="00034148" w:rsidP="00A80C8A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</w:pP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>Giải phương trình lượng giác.</w:t>
                        </w:r>
                      </w:p>
                      <w:p w14:paraId="0A8BB28B" w14:textId="09D53C88" w:rsidR="00034148" w:rsidRPr="00294ABA" w:rsidRDefault="00034148" w:rsidP="00294ABA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294ABA">
                          <w:rPr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sym w:font="Wingdings" w:char="F0AA"/>
                        </w:r>
                        <w:r w:rsidRPr="00294ABA">
                          <w:rPr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  Chú ý: Cách giải phương trình lượng giác thường gặp.</w:t>
                        </w:r>
                      </w:p>
                      <w:p w14:paraId="2C4D3C63" w14:textId="77777777" w:rsidR="00034148" w:rsidRPr="00294ABA" w:rsidRDefault="00034148" w:rsidP="00016CD7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A127D27" w14:textId="77777777" w:rsidR="00034148" w:rsidRPr="00294ABA" w:rsidRDefault="00034148" w:rsidP="00016CD7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22581D2F" w14:textId="77777777" w:rsidR="00034148" w:rsidRPr="00294ABA" w:rsidRDefault="00034148" w:rsidP="00016CD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3" o:spid="_x0000_s1149" style="position:absolute;left:1508;top:-479;width:59299;height:5336" coordorigin="1508,-479" coordsize="59303,53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group id="Group 4" o:spid="_x0000_s1150" style="position:absolute;left:1508;width:59303;height:4857" coordorigin="1508" coordsize="5930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<v:group id="Group 5" o:spid="_x0000_s1151" style="position:absolute;left:1841;width:58970;height:4857" coordorigin="1841" coordsize="5896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<v:shape id="Rectangle: Single Corner Snipped 61" o:spid="_x0000_s1152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" path="m,l5384561,r223777,223777l5608338,447554,,447554,,xe" fillcolor="#efddf6 [663]" stroked="f" strokeweight="1.25pt">
                        <v:fill r:id="rId266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9" o:spid="_x0000_s1153" style="position:absolute;left:15021;width:45790;height:4857" coordorigin="15021" coordsize="4578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    <v:group id="Group 10" o:spid="_x0000_s1154" style="position:absolute;left:16117;top:193;width:44694;height:4663" coordorigin="16117,193" coordsize="44694,46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      <v:shape id="Arrow: Chevron 64" o:spid="_x0000_s1155" type="#_x0000_t55" style="position:absolute;left:17903;top:193;width:42908;height:46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" adj="2109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96449A6" w14:textId="592C3339" w:rsidR="00034148" w:rsidRPr="003F70EF" w:rsidRDefault="00034148" w:rsidP="00016CD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Cs/>
                                      <w:color w:val="0033CC"/>
                                      <w:kern w:val="24"/>
                                    </w:rPr>
                                  </w:pPr>
                                  <w:r w:rsidRPr="003F70EF">
                                    <w:rPr>
                                      <w:rFonts w:ascii="Chu Van An" w:hAnsi="Chu Van An" w:cs="Chu Van An"/>
                                      <w:bCs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>Giải phương trình lượng giác liên quan đến đạo hàm</w:t>
                                  </w:r>
                                </w:p>
                              </w:txbxContent>
                            </v:textbox>
                          </v:shape>
                          <v:group id="Group 14" o:spid="_x0000_s115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        <v:shape id="Freeform: Shape 66" o:spid="_x0000_s115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            <v:textbox>
                                <w:txbxContent>
                                  <w:p w14:paraId="076A3A47" w14:textId="77777777" w:rsidR="00034148" w:rsidRDefault="00034148" w:rsidP="00016CD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7" o:spid="_x0000_s115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    <v:shape id="Freeform: Shape 69" o:spid="_x0000_s116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2" o:spid="_x0000_s116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3" o:spid="_x0000_s116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6" o:spid="_x0000_s1163" style="position:absolute;left:3270;top:-479;width:13402;height:5282" coordorigin="3270,-479" coordsize="13402,5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  <v:shape id="Flowchart: Preparation 51" o:spid="_x0000_s116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5" type="#_x0000_t202" style="position:absolute;left:3832;top:-479;width:12840;height:5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" filled="f" stroked="f">
                      <v:shadow on="t" color="black" opacity="20971f" offset="0,2.2pt"/>
                      <v:textbox>
                        <w:txbxContent>
                          <w:p w14:paraId="114A6886" w14:textId="6C43C2F1" w:rsidR="00034148" w:rsidRDefault="00034148" w:rsidP="00016CD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 w:rsidR="002459BD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  <w:r w:rsidR="00C556BF" w:rsidRPr="008C51C7">
        <w:rPr>
          <w:rFonts w:ascii="Chu Van An" w:hAnsi="Chu Van An" w:cs="Chu Van An"/>
          <w:b/>
          <w:bCs/>
          <w:color w:val="FF0000"/>
          <w:sz w:val="24"/>
          <w:szCs w:val="24"/>
        </w:rPr>
        <w:tab/>
      </w:r>
    </w:p>
    <w:p w14:paraId="49936360" w14:textId="77777777" w:rsidR="00016CD7" w:rsidRPr="008C51C7" w:rsidRDefault="00016CD7" w:rsidP="00016CD7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F7455E0" w14:textId="18E80B3C" w:rsidR="00294ABA" w:rsidRPr="008C51C7" w:rsidRDefault="00016CD7" w:rsidP="00294ABA">
      <w:pPr>
        <w:rPr>
          <w:rFonts w:ascii="Chu Van An" w:hAnsi="Chu Van An" w:cs="Chu Van An"/>
          <w:b/>
          <w:color w:val="0000CC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Câu 1:</w:t>
      </w:r>
      <w:r w:rsidR="0098699B" w:rsidRPr="008C51C7">
        <w:rPr>
          <w:rFonts w:ascii="Chu Van An" w:hAnsi="Chu Van An" w:cs="Chu Van An"/>
          <w:b/>
          <w:color w:val="0000CC"/>
          <w:sz w:val="24"/>
          <w:szCs w:val="24"/>
        </w:rPr>
        <w:t xml:space="preserve"> </w:t>
      </w:r>
      <w:r w:rsidR="00294ABA" w:rsidRPr="008C51C7">
        <w:rPr>
          <w:rFonts w:ascii="Chu Van An" w:hAnsi="Chu Van An" w:cs="Chu Van An"/>
          <w:b/>
          <w:color w:val="0000CC"/>
          <w:sz w:val="24"/>
          <w:szCs w:val="24"/>
        </w:rPr>
        <w:t xml:space="preserve"> </w:t>
      </w:r>
      <w:r w:rsidR="00294ABA" w:rsidRPr="008C51C7">
        <w:rPr>
          <w:rFonts w:ascii="Chu Van An" w:hAnsi="Chu Van An" w:cs="Chu Van An"/>
          <w:bCs/>
          <w:sz w:val="24"/>
          <w:szCs w:val="24"/>
        </w:rPr>
        <w:t>Cho hàm số</w:t>
      </w:r>
      <w:r w:rsidR="00294ABA" w:rsidRPr="008C51C7">
        <w:rPr>
          <w:rFonts w:ascii="Chu Van An" w:hAnsi="Chu Van An" w:cs="Chu Van An"/>
          <w:b/>
          <w:sz w:val="24"/>
          <w:szCs w:val="24"/>
        </w:rPr>
        <w:t xml:space="preserve"> </w:t>
      </w:r>
      <w:r w:rsidR="00294ABA" w:rsidRPr="008C51C7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1845" w:dyaOrig="315" w14:anchorId="5DFD2490">
          <v:shape id="_x0000_i1749" type="#_x0000_t75" style="width:92.1pt;height:15.9pt" o:ole="">
            <v:imagedata r:id="rId982" o:title=""/>
          </v:shape>
          <o:OLEObject Type="Embed" ProgID="Equation.DSMT4" ShapeID="_x0000_i1749" DrawAspect="Content" ObjectID="_1690434410" r:id="rId983"/>
        </w:object>
      </w:r>
      <w:r w:rsidR="00294ABA" w:rsidRPr="008C51C7">
        <w:rPr>
          <w:rFonts w:ascii="Chu Van An" w:eastAsia="Times New Roman" w:hAnsi="Chu Van An" w:cs="Chu Van An"/>
          <w:iCs/>
          <w:sz w:val="24"/>
          <w:szCs w:val="24"/>
        </w:rPr>
        <w:t xml:space="preserve">. Giải phương trình </w:t>
      </w:r>
      <w:r w:rsidR="00294ABA" w:rsidRPr="008C51C7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620" w:dyaOrig="320" w14:anchorId="53708A3E">
          <v:shape id="_x0000_i1750" type="#_x0000_t75" style="width:31.8pt;height:16.75pt" o:ole="">
            <v:imagedata r:id="rId984" o:title=""/>
          </v:shape>
          <o:OLEObject Type="Embed" ProgID="Equation.DSMT4" ShapeID="_x0000_i1750" DrawAspect="Content" ObjectID="_1690434411" r:id="rId985"/>
        </w:object>
      </w:r>
      <w:r w:rsidR="00294ABA" w:rsidRPr="008C51C7">
        <w:rPr>
          <w:rFonts w:ascii="Chu Van An" w:eastAsia="Times New Roman" w:hAnsi="Chu Van An" w:cs="Chu Van An"/>
          <w:iCs/>
          <w:sz w:val="24"/>
          <w:szCs w:val="24"/>
        </w:rPr>
        <w:t>.</w:t>
      </w:r>
    </w:p>
    <w:p w14:paraId="732629BC" w14:textId="1FBEA3BD" w:rsidR="00016CD7" w:rsidRPr="008C51C7" w:rsidRDefault="007F2463" w:rsidP="00294ABA">
      <w:pPr>
        <w:ind w:left="992" w:hanging="992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44DF006C" w14:textId="77777777" w:rsidR="00294ABA" w:rsidRPr="008C51C7" w:rsidRDefault="00294ABA" w:rsidP="00294ABA">
      <w:pPr>
        <w:spacing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sz w:val="24"/>
          <w:szCs w:val="24"/>
        </w:rPr>
        <w:lastRenderedPageBreak/>
        <w:t>Ta có:</w:t>
      </w:r>
      <w:r w:rsidRPr="008C51C7">
        <w:rPr>
          <w:rFonts w:ascii="Chu Van An" w:hAnsi="Chu Van An" w:cs="Chu Van An"/>
          <w:b/>
          <w:bCs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2055" w:dyaOrig="315" w14:anchorId="79EE9677">
          <v:shape id="_x0000_i1751" type="#_x0000_t75" style="width:103pt;height:15.9pt" o:ole="">
            <v:imagedata r:id="rId986" o:title=""/>
          </v:shape>
          <o:OLEObject Type="Embed" ProgID="Equation.DSMT4" ShapeID="_x0000_i1751" DrawAspect="Content" ObjectID="_1690434412" r:id="rId987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>.</w:t>
      </w:r>
    </w:p>
    <w:p w14:paraId="3A1FF91D" w14:textId="77777777" w:rsidR="00294ABA" w:rsidRPr="008C51C7" w:rsidRDefault="00294ABA" w:rsidP="00294ABA">
      <w:pPr>
        <w:spacing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sz w:val="24"/>
          <w:szCs w:val="24"/>
        </w:rPr>
        <w:t>Khi đó, phương trình có dạng:</w:t>
      </w:r>
    </w:p>
    <w:p w14:paraId="77A4AB1E" w14:textId="77777777" w:rsidR="00294ABA" w:rsidRPr="008C51C7" w:rsidRDefault="00294ABA" w:rsidP="00294ABA">
      <w:pPr>
        <w:spacing w:after="0" w:line="240" w:lineRule="auto"/>
        <w:ind w:left="993"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iCs/>
          <w:position w:val="-6"/>
          <w:sz w:val="24"/>
          <w:szCs w:val="24"/>
        </w:rPr>
        <w:object w:dxaOrig="1980" w:dyaOrig="285" w14:anchorId="510F3EAD">
          <v:shape id="_x0000_i1752" type="#_x0000_t75" style="width:98.8pt;height:14.25pt" o:ole="">
            <v:imagedata r:id="rId988" o:title=""/>
          </v:shape>
          <o:OLEObject Type="Embed" ProgID="Equation.DSMT4" ShapeID="_x0000_i1752" DrawAspect="Content" ObjectID="_1690434413" r:id="rId989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iCs/>
          <w:position w:val="-28"/>
          <w:sz w:val="24"/>
          <w:szCs w:val="24"/>
        </w:rPr>
        <w:object w:dxaOrig="3180" w:dyaOrig="675" w14:anchorId="50E45EF8">
          <v:shape id="_x0000_i1753" type="#_x0000_t75" style="width:159.05pt;height:33.5pt" o:ole="">
            <v:imagedata r:id="rId990" o:title=""/>
          </v:shape>
          <o:OLEObject Type="Embed" ProgID="Equation.DSMT4" ShapeID="_x0000_i1753" DrawAspect="Content" ObjectID="_1690434414" r:id="rId991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 </w:t>
      </w:r>
    </w:p>
    <w:p w14:paraId="03459916" w14:textId="77777777" w:rsidR="00294ABA" w:rsidRPr="008C51C7" w:rsidRDefault="00294ABA" w:rsidP="00294ABA">
      <w:pPr>
        <w:spacing w:after="0" w:line="240" w:lineRule="auto"/>
        <w:ind w:left="993"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sz w:val="24"/>
          <w:szCs w:val="24"/>
        </w:rPr>
        <w:sym w:font="Symbol" w:char="F0DB"/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position w:val="-60"/>
          <w:sz w:val="24"/>
          <w:szCs w:val="24"/>
        </w:rPr>
        <w:object w:dxaOrig="1935" w:dyaOrig="1305" w14:anchorId="641C2E0D">
          <v:shape id="_x0000_i1754" type="#_x0000_t75" style="width:97.1pt;height:65.3pt" o:ole="">
            <v:imagedata r:id="rId992" o:title=""/>
          </v:shape>
          <o:OLEObject Type="Embed" ProgID="Equation.DSMT4" ShapeID="_x0000_i1754" DrawAspect="Content" ObjectID="_1690434415" r:id="rId993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   </w:t>
      </w:r>
      <w:r w:rsidRPr="008C51C7">
        <w:rPr>
          <w:rFonts w:ascii="Chu Van An" w:eastAsia="Times New Roman" w:hAnsi="Chu Van An" w:cs="Chu Van An"/>
          <w:position w:val="-60"/>
          <w:sz w:val="24"/>
          <w:szCs w:val="24"/>
        </w:rPr>
        <w:object w:dxaOrig="1860" w:dyaOrig="1305" w14:anchorId="281FA063">
          <v:shape id="_x0000_i1755" type="#_x0000_t75" style="width:92.95pt;height:65.3pt" o:ole="">
            <v:imagedata r:id="rId994" o:title=""/>
          </v:shape>
          <o:OLEObject Type="Embed" ProgID="Equation.DSMT4" ShapeID="_x0000_i1755" DrawAspect="Content" ObjectID="_1690434416" r:id="rId995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>,</w:t>
      </w:r>
      <w:r w:rsidRPr="008C51C7">
        <w:rPr>
          <w:rFonts w:ascii="Chu Van An" w:eastAsia="Times New Roman" w:hAnsi="Chu Van An" w:cs="Chu Van An"/>
          <w:iCs/>
          <w:position w:val="-6"/>
          <w:sz w:val="24"/>
          <w:szCs w:val="24"/>
        </w:rPr>
        <w:object w:dxaOrig="600" w:dyaOrig="285" w14:anchorId="6058AC83">
          <v:shape id="_x0000_i1756" type="#_x0000_t75" style="width:30.15pt;height:14.25pt" o:ole="">
            <v:imagedata r:id="rId996" o:title=""/>
          </v:shape>
          <o:OLEObject Type="Embed" ProgID="Equation.DSMT4" ShapeID="_x0000_i1756" DrawAspect="Content" ObjectID="_1690434417" r:id="rId997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>.</w:t>
      </w:r>
    </w:p>
    <w:p w14:paraId="48762863" w14:textId="27EF9DBC" w:rsidR="00294ABA" w:rsidRPr="008C51C7" w:rsidRDefault="00294ABA" w:rsidP="00294ABA">
      <w:pPr>
        <w:rPr>
          <w:rFonts w:ascii="Chu Van An" w:eastAsia="Times New Roman" w:hAnsi="Chu Van An" w:cs="Chu Van An"/>
          <w:iCs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Câu 2:</w:t>
      </w:r>
      <w:r w:rsidRPr="008C51C7">
        <w:rPr>
          <w:rFonts w:ascii="Chu Van An" w:hAnsi="Chu Van An" w:cs="Chu Van An"/>
          <w:b/>
          <w:color w:val="0000CC"/>
          <w:sz w:val="24"/>
          <w:szCs w:val="24"/>
        </w:rPr>
        <w:t xml:space="preserve">  </w:t>
      </w:r>
      <w:r w:rsidRPr="008C51C7">
        <w:rPr>
          <w:rFonts w:ascii="Chu Van An" w:hAnsi="Chu Van An" w:cs="Chu Van An"/>
          <w:bCs/>
          <w:sz w:val="24"/>
          <w:szCs w:val="24"/>
        </w:rPr>
        <w:t>Cho hàm số</w:t>
      </w:r>
      <w:r w:rsidRPr="008C51C7">
        <w:rPr>
          <w:rFonts w:ascii="Chu Van An" w:hAnsi="Chu Van An" w:cs="Chu Van An"/>
          <w:b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2655" w:dyaOrig="315" w14:anchorId="4CE18ACD">
          <v:shape id="_x0000_i1757" type="#_x0000_t75" style="width:133.1pt;height:15.9pt" o:ole="">
            <v:imagedata r:id="rId998" o:title=""/>
          </v:shape>
          <o:OLEObject Type="Embed" ProgID="Equation.DSMT4" ShapeID="_x0000_i1757" DrawAspect="Content" ObjectID="_1690434418" r:id="rId999"/>
        </w:object>
      </w:r>
      <w:r w:rsidRPr="008C51C7">
        <w:rPr>
          <w:rFonts w:ascii="Chu Van An" w:eastAsia="Times New Roman" w:hAnsi="Chu Van An" w:cs="Chu Van An"/>
          <w:iCs/>
          <w:sz w:val="24"/>
          <w:szCs w:val="24"/>
        </w:rPr>
        <w:t xml:space="preserve">. Giải phương trình </w:t>
      </w:r>
      <w:r w:rsidRPr="008C51C7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620" w:dyaOrig="320" w14:anchorId="0396BA4F">
          <v:shape id="_x0000_i1758" type="#_x0000_t75" style="width:31.8pt;height:16.75pt" o:ole="">
            <v:imagedata r:id="rId984" o:title=""/>
          </v:shape>
          <o:OLEObject Type="Embed" ProgID="Equation.DSMT4" ShapeID="_x0000_i1758" DrawAspect="Content" ObjectID="_1690434419" r:id="rId1000"/>
        </w:object>
      </w:r>
      <w:r w:rsidRPr="008C51C7">
        <w:rPr>
          <w:rFonts w:ascii="Chu Van An" w:eastAsia="Times New Roman" w:hAnsi="Chu Van An" w:cs="Chu Van An"/>
          <w:iCs/>
          <w:sz w:val="24"/>
          <w:szCs w:val="24"/>
        </w:rPr>
        <w:t>.</w:t>
      </w:r>
    </w:p>
    <w:p w14:paraId="7E6E4906" w14:textId="5AF01635" w:rsidR="00294ABA" w:rsidRPr="008C51C7" w:rsidRDefault="007F2463" w:rsidP="00294ABA">
      <w:pPr>
        <w:spacing w:after="0"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67F46EFA" w14:textId="77777777" w:rsidR="00294ABA" w:rsidRPr="008C51C7" w:rsidRDefault="00294ABA" w:rsidP="00294ABA">
      <w:pPr>
        <w:spacing w:before="20"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iCs/>
          <w:sz w:val="24"/>
          <w:szCs w:val="24"/>
        </w:rPr>
        <w:t xml:space="preserve">Ta có: </w:t>
      </w:r>
      <w:r w:rsidRPr="008C51C7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2580" w:dyaOrig="315" w14:anchorId="2915B04A">
          <v:shape id="_x0000_i1759" type="#_x0000_t75" style="width:128.95pt;height:15.9pt" o:ole="">
            <v:imagedata r:id="rId1001" o:title=""/>
          </v:shape>
          <o:OLEObject Type="Embed" ProgID="Equation.DSMT4" ShapeID="_x0000_i1759" DrawAspect="Content" ObjectID="_1690434420" r:id="rId1002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>.</w:t>
      </w:r>
    </w:p>
    <w:p w14:paraId="27525A24" w14:textId="77777777" w:rsidR="00294ABA" w:rsidRPr="008C51C7" w:rsidRDefault="00294ABA" w:rsidP="00294ABA">
      <w:pPr>
        <w:spacing w:before="20"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sz w:val="24"/>
          <w:szCs w:val="24"/>
        </w:rPr>
        <w:t>Khi đó, phương trình có dạng:</w:t>
      </w:r>
    </w:p>
    <w:p w14:paraId="1D58F172" w14:textId="77777777" w:rsidR="00294ABA" w:rsidRPr="008C51C7" w:rsidRDefault="00294ABA" w:rsidP="00294ABA">
      <w:pPr>
        <w:spacing w:before="20" w:after="0" w:line="240" w:lineRule="auto"/>
        <w:ind w:left="273"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iCs/>
          <w:position w:val="-6"/>
          <w:sz w:val="24"/>
          <w:szCs w:val="24"/>
        </w:rPr>
        <w:object w:dxaOrig="2505" w:dyaOrig="285" w14:anchorId="4018CB38">
          <v:shape id="_x0000_i1760" type="#_x0000_t75" style="width:125.6pt;height:14.25pt" o:ole="">
            <v:imagedata r:id="rId1003" o:title=""/>
          </v:shape>
          <o:OLEObject Type="Embed" ProgID="Equation.DSMT4" ShapeID="_x0000_i1760" DrawAspect="Content" ObjectID="_1690434421" r:id="rId1004"/>
        </w:object>
      </w:r>
      <w:r w:rsidRPr="008C51C7">
        <w:rPr>
          <w:rFonts w:ascii="Chu Van An" w:eastAsia="Times New Roman" w:hAnsi="Chu Van An" w:cs="Chu Van An"/>
          <w:iCs/>
          <w:position w:val="-6"/>
          <w:sz w:val="24"/>
          <w:szCs w:val="24"/>
        </w:rPr>
        <w:object w:dxaOrig="2385" w:dyaOrig="285" w14:anchorId="1238F000">
          <v:shape id="_x0000_i1761" type="#_x0000_t75" style="width:118.9pt;height:14.25pt" o:ole="">
            <v:imagedata r:id="rId1005" o:title=""/>
          </v:shape>
          <o:OLEObject Type="Embed" ProgID="Equation.DSMT4" ShapeID="_x0000_i1761" DrawAspect="Content" ObjectID="_1690434422" r:id="rId1006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iCs/>
          <w:position w:val="-24"/>
          <w:sz w:val="24"/>
          <w:szCs w:val="24"/>
        </w:rPr>
        <w:object w:dxaOrig="2430" w:dyaOrig="615" w14:anchorId="2D5BDC82">
          <v:shape id="_x0000_i1762" type="#_x0000_t75" style="width:122.25pt;height:31pt" o:ole="">
            <v:imagedata r:id="rId1007" o:title=""/>
          </v:shape>
          <o:OLEObject Type="Embed" ProgID="Equation.DSMT4" ShapeID="_x0000_i1762" DrawAspect="Content" ObjectID="_1690434423" r:id="rId1008"/>
        </w:object>
      </w:r>
    </w:p>
    <w:p w14:paraId="78335822" w14:textId="77777777" w:rsidR="00294ABA" w:rsidRPr="008C51C7" w:rsidRDefault="00294ABA" w:rsidP="00294ABA">
      <w:pPr>
        <w:spacing w:before="20"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sz w:val="24"/>
          <w:szCs w:val="24"/>
        </w:rPr>
        <w:t xml:space="preserve">Đặt  </w:t>
      </w:r>
      <w:r w:rsidRPr="008C51C7">
        <w:rPr>
          <w:rFonts w:ascii="Chu Van An" w:eastAsia="Times New Roman" w:hAnsi="Chu Van An" w:cs="Chu Van An"/>
          <w:iCs/>
          <w:position w:val="-24"/>
          <w:sz w:val="24"/>
          <w:szCs w:val="24"/>
        </w:rPr>
        <w:object w:dxaOrig="1140" w:dyaOrig="620" w14:anchorId="38273D05">
          <v:shape id="_x0000_i1763" type="#_x0000_t75" style="width:56.95pt;height:31.8pt" o:ole="">
            <v:imagedata r:id="rId1009" o:title=""/>
          </v:shape>
          <o:OLEObject Type="Embed" ProgID="Equation.DSMT4" ShapeID="_x0000_i1763" DrawAspect="Content" ObjectID="_1690434424" r:id="rId1010"/>
        </w:object>
      </w:r>
      <w:r w:rsidRPr="008C51C7">
        <w:rPr>
          <w:rFonts w:ascii="Chu Van An" w:eastAsia="Times New Roman" w:hAnsi="Chu Van An" w:cs="Chu Van An"/>
          <w:iCs/>
          <w:sz w:val="24"/>
          <w:szCs w:val="24"/>
        </w:rPr>
        <w:t xml:space="preserve">và </w:t>
      </w:r>
      <w:r w:rsidRPr="008C51C7">
        <w:rPr>
          <w:rFonts w:ascii="Chu Van An" w:eastAsia="Times New Roman" w:hAnsi="Chu Van An" w:cs="Chu Van An"/>
          <w:position w:val="-24"/>
          <w:sz w:val="24"/>
          <w:szCs w:val="24"/>
        </w:rPr>
        <w:object w:dxaOrig="1020" w:dyaOrig="620" w14:anchorId="545CC1D5">
          <v:shape id="_x0000_i1764" type="#_x0000_t75" style="width:51.05pt;height:31.8pt" o:ole="">
            <v:imagedata r:id="rId1011" o:title=""/>
          </v:shape>
          <o:OLEObject Type="Embed" ProgID="Equation.DSMT4" ShapeID="_x0000_i1764" DrawAspect="Content" ObjectID="_1690434425" r:id="rId1012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>, do đó ta được:</w:t>
      </w:r>
    </w:p>
    <w:p w14:paraId="64C9199E" w14:textId="77777777" w:rsidR="00294ABA" w:rsidRPr="008C51C7" w:rsidRDefault="00294ABA" w:rsidP="00294ABA">
      <w:pPr>
        <w:spacing w:before="20" w:after="0" w:line="240" w:lineRule="auto"/>
        <w:ind w:left="273" w:firstLine="720"/>
        <w:jc w:val="both"/>
        <w:rPr>
          <w:rFonts w:ascii="Chu Van An" w:eastAsia="Times New Roman" w:hAnsi="Chu Van An" w:cs="Chu Van An"/>
          <w:iCs/>
          <w:sz w:val="24"/>
          <w:szCs w:val="24"/>
        </w:rPr>
      </w:pPr>
      <w:r w:rsidRPr="008C51C7">
        <w:rPr>
          <w:rFonts w:ascii="Chu Van An" w:eastAsia="Times New Roman" w:hAnsi="Chu Van An" w:cs="Chu Van An"/>
          <w:position w:val="-6"/>
          <w:sz w:val="24"/>
          <w:szCs w:val="24"/>
        </w:rPr>
        <w:object w:dxaOrig="3075" w:dyaOrig="285" w14:anchorId="0584DA21">
          <v:shape id="_x0000_i1765" type="#_x0000_t75" style="width:154.05pt;height:14.25pt" o:ole="">
            <v:imagedata r:id="rId1013" o:title=""/>
          </v:shape>
          <o:OLEObject Type="Embed" ProgID="Equation.DSMT4" ShapeID="_x0000_i1765" DrawAspect="Content" ObjectID="_1690434426" r:id="rId1014"/>
        </w:object>
      </w:r>
      <w:r w:rsidRPr="008C51C7">
        <w:rPr>
          <w:rFonts w:ascii="Chu Van An" w:eastAsia="Times New Roman" w:hAnsi="Chu Van An" w:cs="Chu Van An"/>
          <w:position w:val="-10"/>
          <w:sz w:val="24"/>
          <w:szCs w:val="24"/>
        </w:rPr>
        <w:object w:dxaOrig="1860" w:dyaOrig="315" w14:anchorId="54B0DDFB">
          <v:shape id="_x0000_i1766" type="#_x0000_t75" style="width:92.95pt;height:15.9pt" o:ole="">
            <v:imagedata r:id="rId1015" o:title=""/>
          </v:shape>
          <o:OLEObject Type="Embed" ProgID="Equation.DSMT4" ShapeID="_x0000_i1766" DrawAspect="Content" ObjectID="_1690434427" r:id="rId1016"/>
        </w:object>
      </w:r>
      <w:r w:rsidRPr="008C51C7">
        <w:rPr>
          <w:rFonts w:ascii="Chu Van An" w:eastAsia="Times New Roman" w:hAnsi="Chu Van An" w:cs="Chu Van An"/>
          <w:iCs/>
          <w:sz w:val="24"/>
          <w:szCs w:val="24"/>
        </w:rPr>
        <w:t xml:space="preserve"> </w:t>
      </w:r>
    </w:p>
    <w:p w14:paraId="11E8B99D" w14:textId="77777777" w:rsidR="00294ABA" w:rsidRPr="008C51C7" w:rsidRDefault="00294ABA" w:rsidP="00294ABA">
      <w:pPr>
        <w:tabs>
          <w:tab w:val="left" w:pos="7288"/>
        </w:tabs>
        <w:spacing w:before="20" w:after="0" w:line="240" w:lineRule="auto"/>
        <w:ind w:left="273"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position w:val="-24"/>
          <w:sz w:val="24"/>
          <w:szCs w:val="24"/>
        </w:rPr>
        <w:object w:dxaOrig="4605" w:dyaOrig="615" w14:anchorId="2040D6A7">
          <v:shape id="_x0000_i1767" type="#_x0000_t75" style="width:230.25pt;height:31pt" o:ole="">
            <v:imagedata r:id="rId1017" o:title=""/>
          </v:shape>
          <o:OLEObject Type="Embed" ProgID="Equation.DSMT4" ShapeID="_x0000_i1767" DrawAspect="Content" ObjectID="_1690434428" r:id="rId1018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>.</w:t>
      </w:r>
      <w:r w:rsidRPr="008C51C7">
        <w:rPr>
          <w:rFonts w:ascii="Chu Van An" w:eastAsia="Times New Roman" w:hAnsi="Chu Van An" w:cs="Chu Van An"/>
          <w:sz w:val="24"/>
          <w:szCs w:val="24"/>
        </w:rPr>
        <w:tab/>
      </w:r>
    </w:p>
    <w:p w14:paraId="28256F23" w14:textId="77777777" w:rsidR="00294ABA" w:rsidRPr="008C51C7" w:rsidRDefault="00294ABA" w:rsidP="00294ABA">
      <w:pPr>
        <w:spacing w:after="0"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sz w:val="24"/>
          <w:szCs w:val="24"/>
        </w:rPr>
        <w:t xml:space="preserve">Với </w:t>
      </w:r>
      <w:r w:rsidRPr="008C51C7">
        <w:rPr>
          <w:rFonts w:ascii="Chu Van An" w:eastAsia="Times New Roman" w:hAnsi="Chu Van An" w:cs="Chu Van An"/>
          <w:iCs/>
          <w:position w:val="-24"/>
          <w:sz w:val="24"/>
          <w:szCs w:val="24"/>
        </w:rPr>
        <w:object w:dxaOrig="1140" w:dyaOrig="620" w14:anchorId="727790CB">
          <v:shape id="_x0000_i1768" type="#_x0000_t75" style="width:56.95pt;height:31.8pt" o:ole="">
            <v:imagedata r:id="rId1009" o:title=""/>
          </v:shape>
          <o:OLEObject Type="Embed" ProgID="Equation.DSMT4" ShapeID="_x0000_i1768" DrawAspect="Content" ObjectID="_1690434429" r:id="rId1019"/>
        </w:object>
      </w:r>
      <w:r w:rsidRPr="008C51C7">
        <w:rPr>
          <w:rFonts w:ascii="Chu Van An" w:eastAsia="Times New Roman" w:hAnsi="Chu Van An" w:cs="Chu Van An"/>
          <w:iCs/>
          <w:sz w:val="24"/>
          <w:szCs w:val="24"/>
        </w:rPr>
        <w:t xml:space="preserve">và </w:t>
      </w:r>
      <w:r w:rsidRPr="008C51C7">
        <w:rPr>
          <w:rFonts w:ascii="Chu Van An" w:eastAsia="Times New Roman" w:hAnsi="Chu Van An" w:cs="Chu Van An"/>
          <w:position w:val="-24"/>
          <w:sz w:val="24"/>
          <w:szCs w:val="24"/>
        </w:rPr>
        <w:object w:dxaOrig="1020" w:dyaOrig="620" w14:anchorId="6FFAAA90">
          <v:shape id="_x0000_i1769" type="#_x0000_t75" style="width:51.05pt;height:31.8pt" o:ole="">
            <v:imagedata r:id="rId1011" o:title=""/>
          </v:shape>
          <o:OLEObject Type="Embed" ProgID="Equation.DSMT4" ShapeID="_x0000_i1769" DrawAspect="Content" ObjectID="_1690434430" r:id="rId1020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>.</w:t>
      </w:r>
    </w:p>
    <w:p w14:paraId="61E7ED5F" w14:textId="77777777" w:rsidR="00294ABA" w:rsidRPr="008C51C7" w:rsidRDefault="00294ABA" w:rsidP="00294ABA">
      <w:pPr>
        <w:contextualSpacing/>
        <w:rPr>
          <w:rFonts w:ascii="Chu Van An" w:hAnsi="Chu Van An" w:cs="Chu Van An"/>
          <w:sz w:val="24"/>
          <w:szCs w:val="24"/>
          <w:lang w:val="vi-VN"/>
        </w:rPr>
      </w:pPr>
      <w:r w:rsidRPr="008C51C7">
        <w:rPr>
          <w:rFonts w:ascii="Chu Van An" w:hAnsi="Chu Van An" w:cs="Chu Van An"/>
          <w:b/>
          <w:color w:val="0000CC"/>
          <w:sz w:val="24"/>
          <w:szCs w:val="24"/>
        </w:rPr>
        <w:t xml:space="preserve">Câu 3: </w:t>
      </w:r>
      <w:r w:rsidRPr="008C51C7">
        <w:rPr>
          <w:rFonts w:ascii="Chu Van An" w:hAnsi="Chu Van An" w:cs="Chu Van An"/>
          <w:sz w:val="24"/>
          <w:szCs w:val="24"/>
        </w:rPr>
        <w:t>Cho hàm số</w:t>
      </w:r>
      <w:r w:rsidRPr="008C51C7">
        <w:rPr>
          <w:rFonts w:ascii="Chu Van An" w:eastAsiaTheme="minorHAnsi" w:hAnsi="Chu Van An" w:cs="Chu Van An"/>
          <w:position w:val="-10"/>
          <w:sz w:val="24"/>
          <w:szCs w:val="24"/>
        </w:rPr>
        <w:object w:dxaOrig="3739" w:dyaOrig="320" w14:anchorId="6B66F0E5">
          <v:shape id="_x0000_i1770" type="#_x0000_t75" style="width:187.55pt;height:16.75pt" o:ole="">
            <v:imagedata r:id="rId1021" o:title=""/>
          </v:shape>
          <o:OLEObject Type="Embed" ProgID="Equation.DSMT4" ShapeID="_x0000_i1770" DrawAspect="Content" ObjectID="_1690434431" r:id="rId1022"/>
        </w:object>
      </w:r>
      <w:r w:rsidRPr="008C51C7">
        <w:rPr>
          <w:rFonts w:ascii="Chu Van An" w:hAnsi="Chu Van An" w:cs="Chu Van An"/>
          <w:sz w:val="24"/>
          <w:szCs w:val="24"/>
        </w:rPr>
        <w:t xml:space="preserve">. Tìm các giá trị của </w:t>
      </w:r>
      <w:r w:rsidRPr="008C51C7">
        <w:rPr>
          <w:rFonts w:ascii="Chu Van An" w:hAnsi="Chu Van An" w:cs="Chu Van An"/>
          <w:i/>
          <w:sz w:val="24"/>
          <w:szCs w:val="24"/>
        </w:rPr>
        <w:t>m</w:t>
      </w:r>
      <w:r w:rsidRPr="008C51C7">
        <w:rPr>
          <w:rFonts w:ascii="Chu Van An" w:hAnsi="Chu Van An" w:cs="Chu Van An"/>
          <w:sz w:val="24"/>
          <w:szCs w:val="24"/>
        </w:rPr>
        <w:t xml:space="preserve"> để </w:t>
      </w:r>
      <w:r w:rsidRPr="008C51C7">
        <w:rPr>
          <w:rFonts w:ascii="Chu Van An" w:eastAsiaTheme="minorHAnsi" w:hAnsi="Chu Van An" w:cs="Chu Van An"/>
          <w:position w:val="-10"/>
          <w:sz w:val="24"/>
          <w:szCs w:val="24"/>
        </w:rPr>
        <w:object w:dxaOrig="620" w:dyaOrig="320" w14:anchorId="67347135">
          <v:shape id="_x0000_i1771" type="#_x0000_t75" style="width:31.8pt;height:16.75pt" o:ole="">
            <v:imagedata r:id="rId1023" o:title=""/>
          </v:shape>
          <o:OLEObject Type="Embed" ProgID="Equation.DSMT4" ShapeID="_x0000_i1771" DrawAspect="Content" ObjectID="_1690434432" r:id="rId1024"/>
        </w:object>
      </w:r>
      <w:r w:rsidRPr="008C51C7">
        <w:rPr>
          <w:rFonts w:ascii="Chu Van An" w:hAnsi="Chu Van An" w:cs="Chu Van An"/>
          <w:sz w:val="24"/>
          <w:szCs w:val="24"/>
        </w:rPr>
        <w:t>có nghiệm.</w:t>
      </w:r>
    </w:p>
    <w:p w14:paraId="73560B7A" w14:textId="1CF1BC2E" w:rsidR="00016CD7" w:rsidRPr="008C51C7" w:rsidRDefault="007F2463" w:rsidP="0093263A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1FBEA1EB" w14:textId="77777777" w:rsidR="00294ABA" w:rsidRPr="008C51C7" w:rsidRDefault="00294ABA" w:rsidP="00294ABA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sz w:val="24"/>
          <w:szCs w:val="24"/>
        </w:rPr>
        <w:t xml:space="preserve">Ta có: </w:t>
      </w:r>
      <w:r w:rsidRPr="008C51C7">
        <w:rPr>
          <w:rFonts w:ascii="Chu Van An" w:hAnsi="Chu Van An" w:cs="Chu Van An"/>
          <w:position w:val="-10"/>
          <w:sz w:val="24"/>
          <w:szCs w:val="24"/>
        </w:rPr>
        <w:object w:dxaOrig="3379" w:dyaOrig="320" w14:anchorId="31C2E509">
          <v:shape id="_x0000_i1772" type="#_x0000_t75" style="width:169.1pt;height:16.75pt" o:ole="">
            <v:imagedata r:id="rId1025" o:title=""/>
          </v:shape>
          <o:OLEObject Type="Embed" ProgID="Equation.DSMT4" ShapeID="_x0000_i1772" DrawAspect="Content" ObjectID="_1690434433" r:id="rId1026"/>
        </w:object>
      </w:r>
      <w:r w:rsidRPr="008C51C7">
        <w:rPr>
          <w:rFonts w:ascii="Chu Van An" w:hAnsi="Chu Van An" w:cs="Chu Van An"/>
          <w:sz w:val="24"/>
          <w:szCs w:val="24"/>
        </w:rPr>
        <w:t>.</w:t>
      </w:r>
    </w:p>
    <w:p w14:paraId="6F567D6D" w14:textId="77777777" w:rsidR="00294ABA" w:rsidRPr="008C51C7" w:rsidRDefault="00294ABA" w:rsidP="00294ABA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sz w:val="24"/>
          <w:szCs w:val="24"/>
        </w:rPr>
        <w:t xml:space="preserve">Phương trình </w:t>
      </w:r>
      <w:r w:rsidRPr="008C51C7">
        <w:rPr>
          <w:rFonts w:ascii="Chu Van An" w:hAnsi="Chu Van An" w:cs="Chu Van An"/>
          <w:position w:val="-10"/>
          <w:sz w:val="24"/>
          <w:szCs w:val="24"/>
        </w:rPr>
        <w:object w:dxaOrig="3879" w:dyaOrig="320" w14:anchorId="1CD95307">
          <v:shape id="_x0000_i1773" type="#_x0000_t75" style="width:194.25pt;height:16.75pt" o:ole="">
            <v:imagedata r:id="rId1027" o:title=""/>
          </v:shape>
          <o:OLEObject Type="Embed" ProgID="Equation.DSMT4" ShapeID="_x0000_i1773" DrawAspect="Content" ObjectID="_1690434434" r:id="rId1028"/>
        </w:object>
      </w:r>
      <w:r w:rsidRPr="008C51C7">
        <w:rPr>
          <w:rFonts w:ascii="Chu Van An" w:hAnsi="Chu Van An" w:cs="Chu Van An"/>
          <w:sz w:val="24"/>
          <w:szCs w:val="24"/>
        </w:rPr>
        <w:t>.</w:t>
      </w:r>
    </w:p>
    <w:p w14:paraId="6416A7C2" w14:textId="77777777" w:rsidR="00294ABA" w:rsidRPr="008C51C7" w:rsidRDefault="00294ABA" w:rsidP="00294ABA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sz w:val="24"/>
          <w:szCs w:val="24"/>
        </w:rPr>
        <w:t xml:space="preserve">Điều kiện phương trình có nghiệm là </w:t>
      </w:r>
      <w:r w:rsidRPr="008C51C7">
        <w:rPr>
          <w:rFonts w:ascii="Chu Van An" w:hAnsi="Chu Van An" w:cs="Chu Van An"/>
          <w:position w:val="-6"/>
          <w:sz w:val="24"/>
          <w:szCs w:val="24"/>
        </w:rPr>
        <w:object w:dxaOrig="1160" w:dyaOrig="320" w14:anchorId="5852F554">
          <v:shape id="_x0000_i1774" type="#_x0000_t75" style="width:58.6pt;height:16.75pt" o:ole="">
            <v:imagedata r:id="rId1029" o:title=""/>
          </v:shape>
          <o:OLEObject Type="Embed" ProgID="Equation.DSMT4" ShapeID="_x0000_i1774" DrawAspect="Content" ObjectID="_1690434435" r:id="rId1030"/>
        </w:object>
      </w:r>
    </w:p>
    <w:p w14:paraId="542EA7F3" w14:textId="77777777" w:rsidR="00294ABA" w:rsidRPr="008C51C7" w:rsidRDefault="00294ABA" w:rsidP="00294ABA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Chu Van An" w:hAnsi="Chu Van An" w:cs="Chu Van An"/>
          <w:bCs/>
          <w:sz w:val="24"/>
          <w:szCs w:val="24"/>
        </w:rPr>
      </w:pPr>
      <w:r w:rsidRPr="008C51C7">
        <w:rPr>
          <w:rFonts w:ascii="Chu Van An" w:hAnsi="Chu Van An" w:cs="Chu Van An"/>
          <w:sz w:val="24"/>
          <w:szCs w:val="24"/>
        </w:rPr>
        <w:t xml:space="preserve"> </w:t>
      </w:r>
      <w:r w:rsidRPr="008C51C7">
        <w:rPr>
          <w:rFonts w:ascii="Chu Van An" w:hAnsi="Chu Van An" w:cs="Chu Van An"/>
          <w:bCs/>
          <w:position w:val="-30"/>
          <w:sz w:val="24"/>
          <w:szCs w:val="24"/>
        </w:rPr>
        <w:object w:dxaOrig="5560" w:dyaOrig="720" w14:anchorId="019A83CB">
          <v:shape id="_x0000_i1775" type="#_x0000_t75" style="width:277.1pt;height:36pt" o:ole="">
            <v:imagedata r:id="rId1031" o:title=""/>
          </v:shape>
          <o:OLEObject Type="Embed" ProgID="Equation.DSMT4" ShapeID="_x0000_i1775" DrawAspect="Content" ObjectID="_1690434436" r:id="rId1032"/>
        </w:object>
      </w:r>
      <w:r w:rsidRPr="008C51C7">
        <w:rPr>
          <w:rFonts w:ascii="Chu Van An" w:hAnsi="Chu Van An" w:cs="Chu Van An"/>
          <w:bCs/>
          <w:sz w:val="24"/>
          <w:szCs w:val="24"/>
        </w:rPr>
        <w:t>.</w:t>
      </w:r>
    </w:p>
    <w:p w14:paraId="29E93B9A" w14:textId="0A05C1AC" w:rsidR="00016CD7" w:rsidRDefault="00016CD7" w:rsidP="00016CD7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727"/>
        <w:gridCol w:w="5183"/>
      </w:tblGrid>
      <w:tr w:rsidR="002459BD" w:rsidRPr="006D4E4E" w14:paraId="18D72A70" w14:textId="77777777" w:rsidTr="002459BD">
        <w:tc>
          <w:tcPr>
            <w:tcW w:w="5727" w:type="dxa"/>
            <w:shd w:val="clear" w:color="auto" w:fill="auto"/>
          </w:tcPr>
          <w:p w14:paraId="3125E66B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position w:val="-4"/>
                <w:lang w:val="nl-NL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  <w:t>Câu 1:</w:t>
            </w:r>
            <w:r w:rsidRPr="006D4E4E">
              <w:rPr>
                <w:rFonts w:ascii="Chu Van An" w:hAnsi="Chu Van An" w:cs="Chu Van An"/>
                <w:lang w:val="nl-NL"/>
              </w:rPr>
              <w:t xml:space="preserve">Hàm số </w:t>
            </w:r>
            <w:r w:rsidRPr="006D4E4E">
              <w:rPr>
                <w:rFonts w:ascii="Chu Van An" w:eastAsia="Times New Roman" w:hAnsi="Chu Van An" w:cs="Chu Van An"/>
                <w:position w:val="-14"/>
                <w:lang w:val="nl-NL"/>
              </w:rPr>
              <w:object w:dxaOrig="2325" w:dyaOrig="405" w14:anchorId="4ABBB1B2">
                <v:shape id="_x0000_i19640" type="#_x0000_t75" style="width:116.35pt;height:20.1pt" o:ole="">
                  <v:imagedata r:id="rId874" o:title=""/>
                </v:shape>
                <o:OLEObject Type="Embed" ProgID="Equation.DSMT4" ShapeID="_x0000_i19640" DrawAspect="Content" ObjectID="_1690434437" r:id="rId1033"/>
              </w:object>
            </w:r>
            <w:r w:rsidRPr="006D4E4E">
              <w:rPr>
                <w:rFonts w:ascii="Chu Van An" w:hAnsi="Chu Van An" w:cs="Chu Van An"/>
                <w:lang w:val="nl-NL"/>
              </w:rPr>
              <w:t xml:space="preserve"> có đạo hàm là </w:t>
            </w:r>
            <w:r w:rsidRPr="006D4E4E">
              <w:rPr>
                <w:rFonts w:ascii="Chu Van An" w:eastAsia="Times New Roman" w:hAnsi="Chu Van An" w:cs="Chu Van An"/>
                <w:position w:val="-14"/>
                <w:lang w:val="nl-NL"/>
              </w:rPr>
              <w:object w:dxaOrig="2535" w:dyaOrig="405" w14:anchorId="1D9CCDF6">
                <v:shape id="_x0000_i19641" type="#_x0000_t75" style="width:126.4pt;height:20.1pt" o:ole="">
                  <v:imagedata r:id="rId876" o:title=""/>
                </v:shape>
                <o:OLEObject Type="Embed" ProgID="Equation.DSMT4" ShapeID="_x0000_i19641" DrawAspect="Content" ObjectID="_1690434438" r:id="rId1034"/>
              </w:object>
            </w:r>
            <w:r w:rsidRPr="006D4E4E">
              <w:rPr>
                <w:rFonts w:ascii="Chu Van An" w:hAnsi="Chu Van An" w:cs="Chu Van An"/>
                <w:lang w:val="nl-NL"/>
              </w:rPr>
              <w:t xml:space="preserve">. Tính </w:t>
            </w:r>
            <w:r w:rsidRPr="006D4E4E">
              <w:rPr>
                <w:rFonts w:ascii="Chu Van An" w:eastAsia="Times New Roman" w:hAnsi="Chu Van An" w:cs="Chu Van An"/>
                <w:position w:val="-10"/>
                <w:lang w:val="nl-NL"/>
              </w:rPr>
              <w:object w:dxaOrig="1095" w:dyaOrig="360" w14:anchorId="2396171B">
                <v:shape id="_x0000_i19642" type="#_x0000_t75" style="width:54.4pt;height:18.4pt" o:ole="">
                  <v:imagedata r:id="rId878" o:title=""/>
                </v:shape>
                <o:OLEObject Type="Embed" ProgID="Equation.DSMT4" ShapeID="_x0000_i19642" DrawAspect="Content" ObjectID="_1690434439" r:id="rId1035"/>
              </w:object>
            </w:r>
          </w:p>
          <w:p w14:paraId="16055D3B" w14:textId="77777777" w:rsidR="002459BD" w:rsidRPr="006D4E4E" w:rsidRDefault="002459BD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position w:val="-4"/>
                <w:lang w:val="nl-NL"/>
              </w:rPr>
              <w:t xml:space="preserve"> 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CC"/>
                <w:position w:val="-6"/>
              </w:rPr>
              <w:object w:dxaOrig="195" w:dyaOrig="285" w14:anchorId="50013E40">
                <v:shape id="_x0000_i19643" type="#_x0000_t75" style="width:10.05pt;height:14.25pt" o:ole="">
                  <v:imagedata r:id="rId882" o:title=""/>
                </v:shape>
                <o:OLEObject Type="Embed" ProgID="Equation.DSMT4" ShapeID="_x0000_i19643" DrawAspect="Content" ObjectID="_1690434440" r:id="rId1036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="Times New Roman" w:hAnsi="Chu Van An" w:cs="Chu Van An"/>
                <w:b/>
                <w:position w:val="-6"/>
              </w:rPr>
              <w:object w:dxaOrig="300" w:dyaOrig="285" w14:anchorId="5ABDF61D">
                <v:shape id="_x0000_i19644" type="#_x0000_t75" style="width:15.05pt;height:14.25pt" o:ole="">
                  <v:imagedata r:id="rId884" o:title=""/>
                </v:shape>
                <o:OLEObject Type="Embed" ProgID="Equation.DSMT4" ShapeID="_x0000_i19644" DrawAspect="Content" ObjectID="_1690434441" r:id="rId1037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="Times New Roman" w:hAnsi="Chu Van An" w:cs="Chu Van An"/>
                <w:b/>
                <w:color w:val="0000CC"/>
                <w:position w:val="-6"/>
              </w:rPr>
              <w:object w:dxaOrig="315" w:dyaOrig="285" w14:anchorId="4497A0B5">
                <v:shape id="_x0000_i19645" type="#_x0000_t75" style="width:15.9pt;height:14.25pt" o:ole="">
                  <v:imagedata r:id="rId886" o:title=""/>
                </v:shape>
                <o:OLEObject Type="Embed" ProgID="Equation.DSMT4" ShapeID="_x0000_i19645" DrawAspect="Content" ObjectID="_1690434442" r:id="rId1038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="Times New Roman" w:hAnsi="Chu Van An" w:cs="Chu Van An"/>
                <w:b/>
                <w:position w:val="-6"/>
              </w:rPr>
              <w:object w:dxaOrig="285" w:dyaOrig="285" w14:anchorId="07FD285C">
                <v:shape id="_x0000_i19646" type="#_x0000_t75" style="width:14.25pt;height:14.25pt" o:ole="">
                  <v:imagedata r:id="rId880" o:title=""/>
                </v:shape>
                <o:OLEObject Type="Embed" ProgID="Equation.DSMT4" ShapeID="_x0000_i19646" DrawAspect="Content" ObjectID="_1690434443" r:id="rId1039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66D66969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</w:pPr>
          </w:p>
        </w:tc>
        <w:tc>
          <w:tcPr>
            <w:tcW w:w="5183" w:type="dxa"/>
            <w:shd w:val="clear" w:color="auto" w:fill="auto"/>
          </w:tcPr>
          <w:p w14:paraId="4A96DE33" w14:textId="77777777" w:rsidR="002459BD" w:rsidRPr="006D4E4E" w:rsidRDefault="002459BD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position w:val="-4"/>
                <w:lang w:val="nl-NL"/>
              </w:rPr>
            </w:pPr>
            <w:r w:rsidRPr="003017A4">
              <w:rPr>
                <w:rFonts w:ascii="Chu Van An" w:hAnsi="Chu Van An" w:cs="Chu Van An"/>
                <w:color w:val="0000FF"/>
                <w:position w:val="-4"/>
                <w:lang w:val="nl-NL"/>
              </w:rPr>
              <w:t xml:space="preserve">Lời giải </w:t>
            </w:r>
          </w:p>
        </w:tc>
      </w:tr>
      <w:tr w:rsidR="002459BD" w:rsidRPr="006D4E4E" w14:paraId="597CD373" w14:textId="77777777" w:rsidTr="002459BD">
        <w:tc>
          <w:tcPr>
            <w:tcW w:w="5727" w:type="dxa"/>
            <w:shd w:val="clear" w:color="auto" w:fill="auto"/>
          </w:tcPr>
          <w:p w14:paraId="1183D159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2:</w:t>
            </w:r>
            <w:r w:rsidRPr="006D4E4E">
              <w:rPr>
                <w:rFonts w:ascii="Chu Van An" w:hAnsi="Chu Van An" w:cs="Chu Van An"/>
              </w:rPr>
              <w:t xml:space="preserve">Cho hàm số </w:t>
            </w:r>
            <w:r w:rsidRPr="006D4E4E">
              <w:rPr>
                <w:rFonts w:ascii="Chu Van An" w:eastAsia="Times New Roman" w:hAnsi="Chu Van An" w:cs="Chu Van An"/>
                <w:position w:val="-10"/>
              </w:rPr>
              <w:object w:dxaOrig="2940" w:dyaOrig="315" w14:anchorId="1601F46B">
                <v:shape id="_x0000_i19647" type="#_x0000_t75" style="width:147.35pt;height:15.9pt" o:ole="">
                  <v:imagedata r:id="rId906" o:title=""/>
                </v:shape>
                <o:OLEObject Type="Embed" ProgID="Equation.DSMT4" ShapeID="_x0000_i19647" DrawAspect="Content" ObjectID="_1690434444" r:id="rId1040"/>
              </w:object>
            </w:r>
            <w:r w:rsidRPr="006D4E4E">
              <w:rPr>
                <w:rFonts w:ascii="Chu Van An" w:hAnsi="Chu Van An" w:cs="Chu Van An"/>
              </w:rPr>
              <w:t xml:space="preserve">. Tìm </w:t>
            </w:r>
            <w:r w:rsidRPr="006D4E4E">
              <w:rPr>
                <w:rFonts w:ascii="Chu Van An" w:eastAsia="Times New Roman" w:hAnsi="Chu Van An" w:cs="Chu Van An"/>
                <w:position w:val="-6"/>
              </w:rPr>
              <w:object w:dxaOrig="210" w:dyaOrig="225" w14:anchorId="640A59AD">
                <v:shape id="_x0000_i19648" type="#_x0000_t75" style="width:10.9pt;height:10.9pt" o:ole="">
                  <v:imagedata r:id="rId908" o:title=""/>
                </v:shape>
                <o:OLEObject Type="Embed" ProgID="Equation.DSMT4" ShapeID="_x0000_i19648" DrawAspect="Content" ObjectID="_1690434445" r:id="rId1041"/>
              </w:object>
            </w:r>
            <w:r w:rsidRPr="006D4E4E">
              <w:rPr>
                <w:rFonts w:ascii="Chu Van An" w:hAnsi="Chu Van An" w:cs="Chu Van An"/>
              </w:rPr>
              <w:t xml:space="preserve"> để phương trình </w:t>
            </w:r>
            <w:r w:rsidRPr="006D4E4E">
              <w:rPr>
                <w:rFonts w:ascii="Chu Van An" w:eastAsia="Times New Roman" w:hAnsi="Chu Van An" w:cs="Chu Van An"/>
                <w:position w:val="-10"/>
              </w:rPr>
              <w:object w:dxaOrig="945" w:dyaOrig="315" w14:anchorId="7C1F3383">
                <v:shape id="_x0000_i19649" type="#_x0000_t75" style="width:46.9pt;height:15.9pt" o:ole="">
                  <v:imagedata r:id="rId910" o:title=""/>
                </v:shape>
                <o:OLEObject Type="Embed" ProgID="Equation.DSMT4" ShapeID="_x0000_i19649" DrawAspect="Content" ObjectID="_1690434446" r:id="rId1042"/>
              </w:object>
            </w:r>
            <w:r w:rsidRPr="006D4E4E">
              <w:rPr>
                <w:rFonts w:ascii="Chu Van An" w:hAnsi="Chu Van An" w:cs="Chu Van An"/>
              </w:rPr>
              <w:t xml:space="preserve"> có nghiệm.</w:t>
            </w:r>
          </w:p>
          <w:p w14:paraId="090301D3" w14:textId="77777777" w:rsidR="002459BD" w:rsidRPr="006D4E4E" w:rsidRDefault="002459BD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795" w:dyaOrig="420" w14:anchorId="5408177C">
                <v:shape id="_x0000_i19650" type="#_x0000_t75" style="width:39.35pt;height:20.95pt" o:ole="">
                  <v:imagedata r:id="rId912" o:title=""/>
                </v:shape>
                <o:OLEObject Type="Embed" ProgID="Equation.DSMT4" ShapeID="_x0000_i19650" DrawAspect="Content" ObjectID="_1690434447" r:id="rId1043"/>
              </w:object>
            </w:r>
            <w:r w:rsidRPr="006D4E4E">
              <w:rPr>
                <w:rFonts w:ascii="Chu Van An" w:eastAsia="Calibri" w:hAnsi="Chu Van An" w:cs="Chu Van An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795" w:dyaOrig="420" w14:anchorId="5579C34B">
                <v:shape id="_x0000_i19651" type="#_x0000_t75" style="width:39.35pt;height:20.95pt" o:ole="">
                  <v:imagedata r:id="rId914" o:title=""/>
                </v:shape>
                <o:OLEObject Type="Embed" ProgID="Equation.DSMT4" ShapeID="_x0000_i19651" DrawAspect="Content" ObjectID="_1690434448" r:id="rId1044"/>
              </w:object>
            </w:r>
            <w:r w:rsidRPr="006D4E4E">
              <w:rPr>
                <w:rFonts w:ascii="Chu Van An" w:eastAsia="Calibri" w:hAnsi="Chu Van An" w:cs="Chu Van An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</w:r>
            <w:r w:rsidRPr="006D4E4E">
              <w:rPr>
                <w:rFonts w:ascii="Chu Van An" w:hAnsi="Chu Van An" w:cs="Chu Van An"/>
                <w:b/>
                <w:color w:val="0000FF"/>
                <w:shd w:val="clear" w:color="auto" w:fill="FFFFFF"/>
              </w:rPr>
              <w:t xml:space="preserve">C. 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615" w:dyaOrig="405" w14:anchorId="3B45E685">
                <v:shape id="_x0000_i19652" type="#_x0000_t75" style="width:31pt;height:20.1pt" o:ole="">
                  <v:imagedata r:id="rId916" o:title=""/>
                </v:shape>
                <o:OLEObject Type="Embed" ProgID="Equation.DSMT4" ShapeID="_x0000_i19652" DrawAspect="Content" ObjectID="_1690434449" r:id="rId1045"/>
              </w:object>
            </w:r>
            <w:r w:rsidRPr="006D4E4E">
              <w:rPr>
                <w:rFonts w:ascii="Chu Van An" w:eastAsia="Calibri" w:hAnsi="Chu Van An" w:cs="Chu Van An"/>
                <w:shd w:val="clear" w:color="auto" w:fill="FFFFFF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615" w:dyaOrig="405" w14:anchorId="03A940BB">
                <v:shape id="_x0000_i19653" type="#_x0000_t75" style="width:31pt;height:20.1pt" o:ole="">
                  <v:imagedata r:id="rId918" o:title=""/>
                </v:shape>
                <o:OLEObject Type="Embed" ProgID="Equation.DSMT4" ShapeID="_x0000_i19653" DrawAspect="Content" ObjectID="_1690434450" r:id="rId1046"/>
              </w:object>
            </w:r>
            <w:r w:rsidRPr="006D4E4E">
              <w:rPr>
                <w:rFonts w:ascii="Chu Van An" w:eastAsia="Calibri" w:hAnsi="Chu Van An" w:cs="Chu Van An"/>
              </w:rPr>
              <w:t>.</w:t>
            </w:r>
          </w:p>
          <w:p w14:paraId="5369C1DC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</w:pPr>
          </w:p>
        </w:tc>
        <w:tc>
          <w:tcPr>
            <w:tcW w:w="5183" w:type="dxa"/>
            <w:shd w:val="clear" w:color="auto" w:fill="auto"/>
          </w:tcPr>
          <w:p w14:paraId="1B3EF655" w14:textId="77777777" w:rsidR="002459BD" w:rsidRPr="006D4E4E" w:rsidRDefault="002459BD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position w:val="-4"/>
                <w:lang w:val="nl-NL"/>
              </w:rPr>
            </w:pPr>
            <w:r w:rsidRPr="003017A4">
              <w:rPr>
                <w:rFonts w:ascii="Chu Van An" w:hAnsi="Chu Van An" w:cs="Chu Van An"/>
                <w:color w:val="0000FF"/>
                <w:position w:val="-4"/>
                <w:lang w:val="nl-NL"/>
              </w:rPr>
              <w:t xml:space="preserve">Lời giải </w:t>
            </w:r>
          </w:p>
        </w:tc>
      </w:tr>
      <w:tr w:rsidR="002459BD" w:rsidRPr="006D4E4E" w14:paraId="757598E3" w14:textId="77777777" w:rsidTr="002459BD">
        <w:tc>
          <w:tcPr>
            <w:tcW w:w="5727" w:type="dxa"/>
            <w:shd w:val="clear" w:color="auto" w:fill="auto"/>
          </w:tcPr>
          <w:p w14:paraId="24C8C1F0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noProof/>
                <w:color w:val="0000FF"/>
              </w:rPr>
              <w:lastRenderedPageBreak/>
              <w:t>Câu 3:</w:t>
            </w:r>
            <w:r w:rsidRPr="006D4E4E">
              <w:rPr>
                <w:rFonts w:ascii="Chu Van An" w:hAnsi="Chu Van An" w:cs="Chu Van An"/>
                <w:noProof/>
              </w:rPr>
              <w:t xml:space="preserve">Cho hàm số </w:t>
            </w:r>
            <w:r w:rsidRPr="006D4E4E">
              <w:rPr>
                <w:rFonts w:ascii="Chu Van An" w:eastAsia="Times New Roman" w:hAnsi="Chu Van An" w:cs="Chu Van An"/>
                <w:position w:val="-10"/>
              </w:rPr>
              <w:object w:dxaOrig="1500" w:dyaOrig="420" w14:anchorId="0F24F332">
                <v:shape id="_x0000_i19654" type="#_x0000_t75" style="width:75.35pt;height:20.95pt" o:ole="">
                  <v:imagedata r:id="rId856" o:title=""/>
                </v:shape>
                <o:OLEObject Type="Embed" ProgID="Equation.DSMT4" ShapeID="_x0000_i19654" DrawAspect="Content" ObjectID="_1690434451" r:id="rId1047"/>
              </w:object>
            </w:r>
            <w:r w:rsidRPr="006D4E4E">
              <w:rPr>
                <w:rFonts w:ascii="Chu Van An" w:hAnsi="Chu Van An" w:cs="Chu Van An"/>
                <w:noProof/>
              </w:rPr>
              <w:t xml:space="preserve">. Đạo hàm của hàm số </w:t>
            </w:r>
            <w:r w:rsidRPr="006D4E4E">
              <w:rPr>
                <w:rFonts w:ascii="Chu Van An" w:eastAsia="Times New Roman" w:hAnsi="Chu Van An" w:cs="Chu Van An"/>
                <w:position w:val="-10"/>
              </w:rPr>
              <w:object w:dxaOrig="225" w:dyaOrig="255" w14:anchorId="17926D8E">
                <v:shape id="_x0000_i19655" type="#_x0000_t75" style="width:10.9pt;height:12.55pt" o:ole="">
                  <v:imagedata r:id="rId858" o:title=""/>
                </v:shape>
                <o:OLEObject Type="Embed" ProgID="Equation.DSMT4" ShapeID="_x0000_i19655" DrawAspect="Content" ObjectID="_1690434452" r:id="rId1048"/>
              </w:object>
            </w:r>
            <w:r w:rsidRPr="006D4E4E">
              <w:rPr>
                <w:rFonts w:ascii="Chu Van An" w:hAnsi="Chu Van An" w:cs="Chu Van An"/>
                <w:noProof/>
              </w:rPr>
              <w:t xml:space="preserve"> có dạng </w:t>
            </w:r>
            <w:r w:rsidRPr="006D4E4E">
              <w:rPr>
                <w:rFonts w:ascii="Chu Van An" w:eastAsia="Times New Roman" w:hAnsi="Chu Van An" w:cs="Chu Van An"/>
                <w:position w:val="-30"/>
              </w:rPr>
              <w:object w:dxaOrig="1980" w:dyaOrig="675" w14:anchorId="67819063">
                <v:shape id="_x0000_i19656" type="#_x0000_t75" style="width:98.8pt;height:33.5pt" o:ole="">
                  <v:imagedata r:id="rId860" o:title=""/>
                </v:shape>
                <o:OLEObject Type="Embed" ProgID="Equation.DSMT4" ShapeID="_x0000_i19656" DrawAspect="Content" ObjectID="_1690434453" r:id="rId1049"/>
              </w:object>
            </w:r>
            <w:r w:rsidRPr="006D4E4E">
              <w:rPr>
                <w:rFonts w:ascii="Chu Van An" w:hAnsi="Chu Van An" w:cs="Chu Van An"/>
                <w:noProof/>
              </w:rPr>
              <w:t xml:space="preserve"> (</w:t>
            </w:r>
            <w:r w:rsidRPr="006D4E4E">
              <w:rPr>
                <w:rFonts w:ascii="Chu Van An" w:eastAsia="Times New Roman" w:hAnsi="Chu Van An" w:cs="Chu Van An"/>
                <w:position w:val="-10"/>
              </w:rPr>
              <w:object w:dxaOrig="465" w:dyaOrig="255" w14:anchorId="708D21D2">
                <v:shape id="_x0000_i19657" type="#_x0000_t75" style="width:23.45pt;height:12.55pt" o:ole="">
                  <v:imagedata r:id="rId862" o:title=""/>
                </v:shape>
                <o:OLEObject Type="Embed" ProgID="Equation.DSMT4" ShapeID="_x0000_i19657" DrawAspect="Content" ObjectID="_1690434454" r:id="rId1050"/>
              </w:object>
            </w:r>
            <w:r w:rsidRPr="006D4E4E">
              <w:rPr>
                <w:rFonts w:ascii="Chu Van An" w:hAnsi="Chu Van An" w:cs="Chu Van An"/>
                <w:noProof/>
              </w:rPr>
              <w:t xml:space="preserve"> là các số thực). Khi đó giá trị </w:t>
            </w:r>
            <w:r w:rsidRPr="006D4E4E">
              <w:rPr>
                <w:rFonts w:ascii="Chu Van An" w:eastAsia="Times New Roman" w:hAnsi="Chu Van An" w:cs="Chu Van An"/>
                <w:position w:val="-6"/>
              </w:rPr>
              <w:object w:dxaOrig="585" w:dyaOrig="240" w14:anchorId="715758CB">
                <v:shape id="_x0000_i19658" type="#_x0000_t75" style="width:29.3pt;height:11.7pt" o:ole="">
                  <v:imagedata r:id="rId864" o:title=""/>
                </v:shape>
                <o:OLEObject Type="Embed" ProgID="Equation.DSMT4" ShapeID="_x0000_i19658" DrawAspect="Content" ObjectID="_1690434455" r:id="rId1051"/>
              </w:object>
            </w:r>
            <w:r w:rsidRPr="006D4E4E">
              <w:rPr>
                <w:rFonts w:ascii="Chu Van An" w:hAnsi="Chu Van An" w:cs="Chu Van An"/>
                <w:noProof/>
              </w:rPr>
              <w:t xml:space="preserve"> là bao nhiêu?</w:t>
            </w:r>
          </w:p>
          <w:p w14:paraId="44C4E1E3" w14:textId="77777777" w:rsidR="002459BD" w:rsidRPr="006D4E4E" w:rsidRDefault="002459BD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noProof/>
                <w:color w:val="0000FF"/>
              </w:rPr>
              <w:tab/>
              <w:t xml:space="preserve">A.  </w:t>
            </w:r>
            <w:r w:rsidRPr="006D4E4E">
              <w:rPr>
                <w:rFonts w:ascii="Chu Van An" w:eastAsia="Times New Roman" w:hAnsi="Chu Van An" w:cs="Chu Van An"/>
                <w:position w:val="-4"/>
              </w:rPr>
              <w:object w:dxaOrig="135" w:dyaOrig="255" w14:anchorId="3EF645FA">
                <v:shape id="_x0000_i19659" type="#_x0000_t75" style="width:6.7pt;height:12.55pt" o:ole="">
                  <v:imagedata r:id="rId866" o:title=""/>
                </v:shape>
                <o:OLEObject Type="Embed" ProgID="Equation.DSMT4" ShapeID="_x0000_i19659" DrawAspect="Content" ObjectID="_1690434456" r:id="rId1052"/>
              </w:object>
            </w:r>
            <w:r w:rsidRPr="006D4E4E">
              <w:rPr>
                <w:rFonts w:ascii="Chu Van An" w:hAnsi="Chu Van An" w:cs="Chu Van An"/>
                <w:noProof/>
              </w:rPr>
              <w:t>.</w:t>
            </w:r>
            <w:r w:rsidRPr="006D4E4E">
              <w:rPr>
                <w:rFonts w:ascii="Chu Van An" w:hAnsi="Chu Van An" w:cs="Chu Van An"/>
                <w:b/>
                <w:noProof/>
                <w:color w:val="0000FF"/>
              </w:rPr>
              <w:tab/>
              <w:t xml:space="preserve">B.  </w:t>
            </w:r>
            <w:r w:rsidRPr="006D4E4E">
              <w:rPr>
                <w:rFonts w:ascii="Chu Van An" w:eastAsia="Times New Roman" w:hAnsi="Chu Van An" w:cs="Chu Van An"/>
                <w:position w:val="-4"/>
              </w:rPr>
              <w:object w:dxaOrig="195" w:dyaOrig="255" w14:anchorId="08E766C2">
                <v:shape id="_x0000_i19660" type="#_x0000_t75" style="width:10.05pt;height:12.55pt" o:ole="">
                  <v:imagedata r:id="rId868" o:title=""/>
                </v:shape>
                <o:OLEObject Type="Embed" ProgID="Equation.DSMT4" ShapeID="_x0000_i19660" DrawAspect="Content" ObjectID="_1690434457" r:id="rId1053"/>
              </w:object>
            </w:r>
            <w:r w:rsidRPr="006D4E4E">
              <w:rPr>
                <w:rFonts w:ascii="Chu Van An" w:hAnsi="Chu Van An" w:cs="Chu Van An"/>
                <w:noProof/>
              </w:rPr>
              <w:t>.</w:t>
            </w:r>
            <w:r w:rsidRPr="006D4E4E">
              <w:rPr>
                <w:rFonts w:ascii="Chu Van An" w:hAnsi="Chu Van An" w:cs="Chu Van An"/>
                <w:b/>
                <w:noProof/>
                <w:color w:val="0000FF"/>
              </w:rPr>
              <w:tab/>
              <w:t xml:space="preserve">C.  </w:t>
            </w:r>
            <w:r w:rsidRPr="006D4E4E">
              <w:rPr>
                <w:rFonts w:ascii="Chu Van An" w:eastAsia="Times New Roman" w:hAnsi="Chu Van An" w:cs="Chu Van An"/>
                <w:position w:val="-6"/>
              </w:rPr>
              <w:object w:dxaOrig="180" w:dyaOrig="285" w14:anchorId="305DD946">
                <v:shape id="_x0000_i19661" type="#_x0000_t75" style="width:9.2pt;height:14.25pt" o:ole="">
                  <v:imagedata r:id="rId870" o:title=""/>
                </v:shape>
                <o:OLEObject Type="Embed" ProgID="Equation.DSMT4" ShapeID="_x0000_i19661" DrawAspect="Content" ObjectID="_1690434458" r:id="rId1054"/>
              </w:object>
            </w:r>
            <w:r w:rsidRPr="006D4E4E">
              <w:rPr>
                <w:rFonts w:ascii="Chu Van An" w:hAnsi="Chu Van An" w:cs="Chu Van An"/>
                <w:noProof/>
              </w:rPr>
              <w:t>.</w:t>
            </w:r>
            <w:r w:rsidRPr="006D4E4E">
              <w:rPr>
                <w:rFonts w:ascii="Chu Van An" w:hAnsi="Chu Van An" w:cs="Chu Van An"/>
                <w:b/>
                <w:noProof/>
                <w:color w:val="0000FF"/>
              </w:rPr>
              <w:tab/>
              <w:t xml:space="preserve">D.  </w:t>
            </w:r>
            <w:r w:rsidRPr="006D4E4E">
              <w:rPr>
                <w:rFonts w:ascii="Chu Van An" w:eastAsia="Times New Roman" w:hAnsi="Chu Van An" w:cs="Chu Van An"/>
                <w:position w:val="-4"/>
              </w:rPr>
              <w:object w:dxaOrig="195" w:dyaOrig="255" w14:anchorId="1B652022">
                <v:shape id="_x0000_i19662" type="#_x0000_t75" style="width:10.05pt;height:12.55pt" o:ole="">
                  <v:imagedata r:id="rId872" o:title=""/>
                </v:shape>
                <o:OLEObject Type="Embed" ProgID="Equation.DSMT4" ShapeID="_x0000_i19662" DrawAspect="Content" ObjectID="_1690434459" r:id="rId1055"/>
              </w:object>
            </w:r>
            <w:r w:rsidRPr="006D4E4E">
              <w:rPr>
                <w:rFonts w:ascii="Chu Van An" w:hAnsi="Chu Van An" w:cs="Chu Van An"/>
                <w:noProof/>
              </w:rPr>
              <w:t>.</w:t>
            </w:r>
            <w:bookmarkStart w:id="180" w:name="SoF"/>
            <w:bookmarkStart w:id="181" w:name="Test"/>
            <w:bookmarkEnd w:id="180"/>
          </w:p>
          <w:bookmarkEnd w:id="181"/>
          <w:p w14:paraId="501AA92A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</w:pPr>
          </w:p>
        </w:tc>
        <w:tc>
          <w:tcPr>
            <w:tcW w:w="5183" w:type="dxa"/>
            <w:shd w:val="clear" w:color="auto" w:fill="auto"/>
          </w:tcPr>
          <w:p w14:paraId="29D89916" w14:textId="77777777" w:rsidR="002459BD" w:rsidRPr="006D4E4E" w:rsidRDefault="002459BD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position w:val="-4"/>
                <w:lang w:val="nl-NL"/>
              </w:rPr>
            </w:pPr>
            <w:r w:rsidRPr="003017A4">
              <w:rPr>
                <w:rFonts w:ascii="Chu Van An" w:hAnsi="Chu Van An" w:cs="Chu Van An"/>
                <w:color w:val="0000FF"/>
                <w:position w:val="-4"/>
                <w:lang w:val="nl-NL"/>
              </w:rPr>
              <w:t xml:space="preserve">Lời giải </w:t>
            </w:r>
          </w:p>
        </w:tc>
      </w:tr>
      <w:tr w:rsidR="002459BD" w:rsidRPr="006D4E4E" w14:paraId="53B12872" w14:textId="77777777" w:rsidTr="002459BD">
        <w:tc>
          <w:tcPr>
            <w:tcW w:w="5727" w:type="dxa"/>
            <w:shd w:val="clear" w:color="auto" w:fill="auto"/>
          </w:tcPr>
          <w:p w14:paraId="3B7729A3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800080"/>
              </w:rPr>
            </w:pPr>
            <w:r w:rsidRPr="006D4E4E">
              <w:rPr>
                <w:rFonts w:ascii="Chu Van An" w:eastAsia="Calibri" w:hAnsi="Chu Van An" w:cs="Chu Van An"/>
                <w:b/>
                <w:color w:val="0000FF"/>
              </w:rPr>
              <w:t>Câu 4:</w:t>
            </w:r>
            <w:r w:rsidRPr="006D4E4E">
              <w:rPr>
                <w:rFonts w:ascii="Chu Van An" w:hAnsi="Chu Van An" w:cs="Chu Van An"/>
              </w:rPr>
              <w:t xml:space="preserve">Cho hàm số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2715" w:dyaOrig="420" w14:anchorId="118E79B1">
                <v:shape id="_x0000_i19663" type="#_x0000_t75" style="width:135.65pt;height:20.95pt" o:ole="">
                  <v:imagedata r:id="rId920" o:title=""/>
                </v:shape>
                <o:OLEObject Type="Embed" ProgID="Equation.DSMT4" ShapeID="_x0000_i19663" DrawAspect="Content" ObjectID="_1690434460" r:id="rId1056"/>
              </w:object>
            </w:r>
            <w:r w:rsidRPr="006D4E4E">
              <w:rPr>
                <w:rFonts w:ascii="Chu Van An" w:hAnsi="Chu Van An" w:cs="Chu Van An"/>
              </w:rPr>
              <w:t xml:space="preserve">. Phương trình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975" w:dyaOrig="390" w14:anchorId="21DF3DC4">
                <v:shape id="_x0000_i19664" type="#_x0000_t75" style="width:48.55pt;height:19.25pt" o:ole="">
                  <v:imagedata r:id="rId922" o:title=""/>
                </v:shape>
                <o:OLEObject Type="Embed" ProgID="Equation.DSMT4" ShapeID="_x0000_i19664" DrawAspect="Content" ObjectID="_1690434461" r:id="rId1057"/>
              </w:object>
            </w:r>
            <w:r w:rsidRPr="006D4E4E">
              <w:rPr>
                <w:rFonts w:ascii="Chu Van An" w:hAnsi="Chu Van An" w:cs="Chu Van An"/>
              </w:rPr>
              <w:t xml:space="preserve"> có nghiệm là</w:t>
            </w:r>
          </w:p>
          <w:p w14:paraId="65851EB7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lang w:val="fr-FR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D4E4E">
              <w:rPr>
                <w:rFonts w:ascii="Chu Van An" w:eastAsia="Calibri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position w:val="-24"/>
              </w:rPr>
              <w:object w:dxaOrig="1260" w:dyaOrig="630" w14:anchorId="0C51401A">
                <v:shape id="_x0000_i19665" type="#_x0000_t75" style="width:62.8pt;height:31.8pt" o:ole="">
                  <v:imagedata r:id="rId936" o:title=""/>
                </v:shape>
                <o:OLEObject Type="Embed" ProgID="Equation.DSMT4" ShapeID="_x0000_i19665" DrawAspect="Content" ObjectID="_1690434462" r:id="rId1058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,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780" w:dyaOrig="390" w14:anchorId="2414EC41">
                <v:shape id="_x0000_i19666" type="#_x0000_t75" style="width:39.35pt;height:19.25pt" o:ole="">
                  <v:imagedata r:id="rId938" o:title=""/>
                </v:shape>
                <o:OLEObject Type="Embed" ProgID="Equation.DSMT4" ShapeID="_x0000_i19666" DrawAspect="Content" ObjectID="_1690434463" r:id="rId1059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D4E4E">
              <w:rPr>
                <w:rFonts w:ascii="Chu Van An" w:eastAsia="Times New Roman" w:hAnsi="Chu Van An" w:cs="Chu Van An"/>
                <w:position w:val="-24"/>
              </w:rPr>
              <w:object w:dxaOrig="1380" w:dyaOrig="630" w14:anchorId="51B8460A">
                <v:shape id="_x0000_i19667" type="#_x0000_t75" style="width:68.65pt;height:31.8pt" o:ole="">
                  <v:imagedata r:id="rId924" o:title=""/>
                </v:shape>
                <o:OLEObject Type="Embed" ProgID="Equation.DSMT4" ShapeID="_x0000_i19667" DrawAspect="Content" ObjectID="_1690434464" r:id="rId1060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,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780" w:dyaOrig="390" w14:anchorId="2563D1F7">
                <v:shape id="_x0000_i19668" type="#_x0000_t75" style="width:39.35pt;height:19.25pt" o:ole="">
                  <v:imagedata r:id="rId926" o:title=""/>
                </v:shape>
                <o:OLEObject Type="Embed" ProgID="Equation.DSMT4" ShapeID="_x0000_i19668" DrawAspect="Content" ObjectID="_1690434465" r:id="rId1061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3EF83DC7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lang w:val="fr-FR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C.</w:t>
            </w:r>
            <w:r w:rsidRPr="006D4E4E">
              <w:rPr>
                <w:rFonts w:ascii="Chu Van An" w:eastAsia="Calibri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position w:val="-24"/>
              </w:rPr>
              <w:object w:dxaOrig="1260" w:dyaOrig="630" w14:anchorId="017AAC87">
                <v:shape id="_x0000_i19669" type="#_x0000_t75" style="width:62.8pt;height:31.8pt" o:ole="">
                  <v:imagedata r:id="rId928" o:title=""/>
                </v:shape>
                <o:OLEObject Type="Embed" ProgID="Equation.DSMT4" ShapeID="_x0000_i19669" DrawAspect="Content" ObjectID="_1690434466" r:id="rId1062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,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780" w:dyaOrig="390" w14:anchorId="5A396892">
                <v:shape id="_x0000_i19670" type="#_x0000_t75" style="width:39.35pt;height:19.25pt" o:ole="">
                  <v:imagedata r:id="rId930" o:title=""/>
                </v:shape>
                <o:OLEObject Type="Embed" ProgID="Equation.DSMT4" ShapeID="_x0000_i19670" DrawAspect="Content" ObjectID="_1690434467" r:id="rId1063"/>
              </w:object>
            </w:r>
            <w:r w:rsidRPr="006D4E4E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D4E4E">
              <w:rPr>
                <w:rFonts w:ascii="Chu Van An" w:eastAsia="Times New Roman" w:hAnsi="Chu Van An" w:cs="Chu Van An"/>
                <w:position w:val="-24"/>
              </w:rPr>
              <w:object w:dxaOrig="1260" w:dyaOrig="630" w14:anchorId="676D855A">
                <v:shape id="_x0000_i19671" type="#_x0000_t75" style="width:62.8pt;height:31.8pt" o:ole="">
                  <v:imagedata r:id="rId932" o:title=""/>
                </v:shape>
                <o:OLEObject Type="Embed" ProgID="Equation.DSMT4" ShapeID="_x0000_i19671" DrawAspect="Content" ObjectID="_1690434468" r:id="rId1064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,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780" w:dyaOrig="390" w14:anchorId="6FA1AA9B">
                <v:shape id="_x0000_i19672" type="#_x0000_t75" style="width:39.35pt;height:19.25pt" o:ole="">
                  <v:imagedata r:id="rId934" o:title=""/>
                </v:shape>
                <o:OLEObject Type="Embed" ProgID="Equation.DSMT4" ShapeID="_x0000_i19672" DrawAspect="Content" ObjectID="_1690434469" r:id="rId1065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5466D954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</w:pPr>
          </w:p>
        </w:tc>
        <w:tc>
          <w:tcPr>
            <w:tcW w:w="5183" w:type="dxa"/>
            <w:shd w:val="clear" w:color="auto" w:fill="auto"/>
          </w:tcPr>
          <w:p w14:paraId="08AC43C9" w14:textId="77777777" w:rsidR="002459BD" w:rsidRPr="006D4E4E" w:rsidRDefault="002459BD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position w:val="-4"/>
                <w:lang w:val="nl-NL"/>
              </w:rPr>
            </w:pPr>
            <w:r w:rsidRPr="003017A4">
              <w:rPr>
                <w:rFonts w:ascii="Chu Van An" w:hAnsi="Chu Van An" w:cs="Chu Van An"/>
                <w:color w:val="0000FF"/>
                <w:position w:val="-4"/>
                <w:lang w:val="nl-NL"/>
              </w:rPr>
              <w:t xml:space="preserve">Lời giải </w:t>
            </w:r>
          </w:p>
        </w:tc>
      </w:tr>
      <w:tr w:rsidR="002459BD" w:rsidRPr="006D4E4E" w14:paraId="51AFC37C" w14:textId="77777777" w:rsidTr="002459BD">
        <w:tc>
          <w:tcPr>
            <w:tcW w:w="5727" w:type="dxa"/>
            <w:shd w:val="clear" w:color="auto" w:fill="auto"/>
          </w:tcPr>
          <w:p w14:paraId="4E69809E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eastAsia="Times New Roman" w:hAnsi="Chu Van An" w:cs="Chu Van An"/>
                <w:lang w:val="vi-VN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>Câu 5:</w:t>
            </w:r>
            <w:r w:rsidRPr="006D4E4E">
              <w:rPr>
                <w:rFonts w:ascii="Chu Van An" w:hAnsi="Chu Van An" w:cs="Chu Van An"/>
                <w:lang w:val="vi-VN"/>
              </w:rPr>
              <w:t xml:space="preserve">Cho hàm số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2295" w:dyaOrig="405" w14:anchorId="281ADF24">
                <v:shape id="_x0000_i19673" type="#_x0000_t75" style="width:114.7pt;height:20.1pt" o:ole="">
                  <v:imagedata r:id="rId940" o:title=""/>
                </v:shape>
                <o:OLEObject Type="Embed" ProgID="Equation.DSMT4" ShapeID="_x0000_i19673" DrawAspect="Content" ObjectID="_1690434470" r:id="rId1066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(</w:t>
            </w:r>
            <w:r w:rsidRPr="006D4E4E">
              <w:rPr>
                <w:rFonts w:ascii="Chu Van An" w:eastAsia="Times New Roman" w:hAnsi="Chu Van An" w:cs="Chu Van An"/>
                <w:position w:val="-6"/>
              </w:rPr>
              <w:object w:dxaOrig="255" w:dyaOrig="225" w14:anchorId="29EF3209">
                <v:shape id="_x0000_i19674" type="#_x0000_t75" style="width:12.55pt;height:10.9pt" o:ole="">
                  <v:imagedata r:id="rId942" o:title=""/>
                </v:shape>
                <o:OLEObject Type="Embed" ProgID="Equation.DSMT4" ShapeID="_x0000_i19674" DrawAspect="Content" ObjectID="_1690434471" r:id="rId1067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 là tham số). Tìm tất cả các giá trị </w:t>
            </w:r>
            <w:r w:rsidRPr="006D4E4E">
              <w:rPr>
                <w:rFonts w:ascii="Chu Van An" w:eastAsia="Times New Roman" w:hAnsi="Chu Van An" w:cs="Chu Van An"/>
                <w:position w:val="-6"/>
              </w:rPr>
              <w:object w:dxaOrig="255" w:dyaOrig="225" w14:anchorId="585F4175">
                <v:shape id="_x0000_i19675" type="#_x0000_t75" style="width:12.55pt;height:10.9pt" o:ole="">
                  <v:imagedata r:id="rId944" o:title=""/>
                </v:shape>
                <o:OLEObject Type="Embed" ProgID="Equation.DSMT4" ShapeID="_x0000_i19675" DrawAspect="Content" ObjectID="_1690434472" r:id="rId1068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để tiếp tuyến của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420" w:dyaOrig="405" w14:anchorId="595F1C90">
                <v:shape id="_x0000_i19676" type="#_x0000_t75" style="width:20.95pt;height:20.1pt" o:ole="">
                  <v:imagedata r:id="rId946" o:title=""/>
                </v:shape>
                <o:OLEObject Type="Embed" ProgID="Equation.DSMT4" ShapeID="_x0000_i19676" DrawAspect="Content" ObjectID="_1690434473" r:id="rId1069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tại điểm có hoành độ </w:t>
            </w:r>
            <w:r w:rsidRPr="006D4E4E">
              <w:rPr>
                <w:rFonts w:ascii="Chu Van An" w:eastAsia="Times New Roman" w:hAnsi="Chu Van An" w:cs="Chu Van An"/>
                <w:position w:val="-6"/>
              </w:rPr>
              <w:object w:dxaOrig="600" w:dyaOrig="225" w14:anchorId="30D7B234">
                <v:shape id="_x0000_i19677" type="#_x0000_t75" style="width:30.15pt;height:10.9pt" o:ole="">
                  <v:imagedata r:id="rId948" o:title=""/>
                </v:shape>
                <o:OLEObject Type="Embed" ProgID="Equation.DSMT4" ShapeID="_x0000_i19677" DrawAspect="Content" ObjectID="_1690434474" r:id="rId1070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, </w:t>
            </w:r>
            <w:r w:rsidRPr="006D4E4E">
              <w:rPr>
                <w:rFonts w:ascii="Chu Van An" w:eastAsia="Times New Roman" w:hAnsi="Chu Van An" w:cs="Chu Van An"/>
                <w:position w:val="-24"/>
              </w:rPr>
              <w:object w:dxaOrig="615" w:dyaOrig="615" w14:anchorId="5DDC5253">
                <v:shape id="_x0000_i19678" type="#_x0000_t75" style="width:31pt;height:31pt" o:ole="">
                  <v:imagedata r:id="rId950" o:title=""/>
                </v:shape>
                <o:OLEObject Type="Embed" ProgID="Equation.DSMT4" ShapeID="_x0000_i19678" DrawAspect="Content" ObjectID="_1690434475" r:id="rId1071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song song hoặc trùng nhau.</w:t>
            </w:r>
          </w:p>
          <w:p w14:paraId="40781A1F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6D4E4E">
              <w:rPr>
                <w:rFonts w:ascii="Chu Van An" w:eastAsia="Times New Roman" w:hAnsi="Chu Van An" w:cs="Chu Van An"/>
                <w:lang w:val="vi-VN"/>
              </w:rPr>
              <w:t xml:space="preserve"> </w:t>
            </w: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position w:val="-24"/>
              </w:rPr>
              <w:object w:dxaOrig="975" w:dyaOrig="675" w14:anchorId="684F2765">
                <v:shape id="_x0000_i19679" type="#_x0000_t75" style="width:48.55pt;height:33.5pt" o:ole="">
                  <v:imagedata r:id="rId952" o:title=""/>
                </v:shape>
                <o:OLEObject Type="Embed" ProgID="Equation.DSMT4" ShapeID="_x0000_i19679" DrawAspect="Content" ObjectID="_1690434476" r:id="rId1072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6D4E4E">
              <w:rPr>
                <w:rFonts w:ascii="Chu Van An" w:eastAsia="Times New Roman" w:hAnsi="Chu Van An" w:cs="Chu Van An"/>
                <w:position w:val="-24"/>
              </w:rPr>
              <w:object w:dxaOrig="1095" w:dyaOrig="675" w14:anchorId="3FA74773">
                <v:shape id="_x0000_i19680" type="#_x0000_t75" style="width:54.4pt;height:33.5pt" o:ole="">
                  <v:imagedata r:id="rId954" o:title=""/>
                </v:shape>
                <o:OLEObject Type="Embed" ProgID="Equation.DSMT4" ShapeID="_x0000_i19680" DrawAspect="Content" ObjectID="_1690434477" r:id="rId1073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.</w:t>
            </w:r>
          </w:p>
          <w:p w14:paraId="5A8EE03E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6D4E4E">
              <w:rPr>
                <w:rFonts w:ascii="Chu Van An" w:eastAsia="Times New Roman" w:hAnsi="Chu Van An" w:cs="Chu Van An"/>
                <w:position w:val="-8"/>
              </w:rPr>
              <w:object w:dxaOrig="780" w:dyaOrig="360" w14:anchorId="0F6CE6FD">
                <v:shape id="_x0000_i19681" type="#_x0000_t75" style="width:39.35pt;height:18.4pt" o:ole="">
                  <v:imagedata r:id="rId956" o:title=""/>
                </v:shape>
                <o:OLEObject Type="Embed" ProgID="Equation.DSMT4" ShapeID="_x0000_i19681" DrawAspect="Content" ObjectID="_1690434478" r:id="rId1074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6D4E4E">
              <w:rPr>
                <w:rFonts w:ascii="Chu Van An" w:eastAsia="Times New Roman" w:hAnsi="Chu Van An" w:cs="Chu Van An"/>
                <w:position w:val="-8"/>
              </w:rPr>
              <w:object w:dxaOrig="1035" w:dyaOrig="360" w14:anchorId="5FE63413">
                <v:shape id="_x0000_i19682" type="#_x0000_t75" style="width:51.9pt;height:18.4pt" o:ole="">
                  <v:imagedata r:id="rId958" o:title=""/>
                </v:shape>
                <o:OLEObject Type="Embed" ProgID="Equation.DSMT4" ShapeID="_x0000_i19682" DrawAspect="Content" ObjectID="_1690434479" r:id="rId1075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.</w:t>
            </w:r>
          </w:p>
          <w:p w14:paraId="363D8137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</w:pPr>
          </w:p>
        </w:tc>
        <w:tc>
          <w:tcPr>
            <w:tcW w:w="5183" w:type="dxa"/>
            <w:shd w:val="clear" w:color="auto" w:fill="auto"/>
          </w:tcPr>
          <w:p w14:paraId="7092FAE3" w14:textId="77777777" w:rsidR="002459BD" w:rsidRPr="006D4E4E" w:rsidRDefault="002459BD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position w:val="-4"/>
                <w:lang w:val="nl-NL"/>
              </w:rPr>
            </w:pPr>
            <w:r w:rsidRPr="003017A4">
              <w:rPr>
                <w:rFonts w:ascii="Chu Van An" w:hAnsi="Chu Van An" w:cs="Chu Van An"/>
                <w:color w:val="0000FF"/>
                <w:position w:val="-4"/>
                <w:lang w:val="nl-NL"/>
              </w:rPr>
              <w:t xml:space="preserve">Lời giải </w:t>
            </w:r>
          </w:p>
        </w:tc>
      </w:tr>
      <w:tr w:rsidR="002459BD" w:rsidRPr="006D4E4E" w14:paraId="02E70A50" w14:textId="77777777" w:rsidTr="002459BD">
        <w:tc>
          <w:tcPr>
            <w:tcW w:w="5727" w:type="dxa"/>
            <w:shd w:val="clear" w:color="auto" w:fill="auto"/>
          </w:tcPr>
          <w:p w14:paraId="5EEB50F9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6:</w:t>
            </w:r>
            <w:r w:rsidRPr="006D4E4E">
              <w:rPr>
                <w:rFonts w:ascii="Chu Van An" w:hAnsi="Chu Van An" w:cs="Chu Van An"/>
              </w:rPr>
              <w:t xml:space="preserve">Cho hàm số </w:t>
            </w:r>
            <w:r w:rsidRPr="006D4E4E">
              <w:rPr>
                <w:rFonts w:ascii="Chu Van An" w:eastAsia="Times New Roman" w:hAnsi="Chu Van An" w:cs="Chu Van An"/>
                <w:position w:val="-10"/>
              </w:rPr>
              <w:object w:dxaOrig="1485" w:dyaOrig="375" w14:anchorId="1D68B7A3">
                <v:shape id="_x0000_i19683" type="#_x0000_t75" style="width:74.5pt;height:18.4pt" o:ole="">
                  <v:imagedata r:id="rId888" o:title=""/>
                </v:shape>
                <o:OLEObject Type="Embed" ProgID="Equation.DSMT4" ShapeID="_x0000_i19683" DrawAspect="Content" ObjectID="_1690434480" r:id="rId1076"/>
              </w:object>
            </w:r>
            <w:r w:rsidRPr="006D4E4E">
              <w:rPr>
                <w:rFonts w:ascii="Chu Van An" w:hAnsi="Chu Van An" w:cs="Chu Van An"/>
              </w:rPr>
              <w:t xml:space="preserve">có đạo hàm là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615" w:dyaOrig="405" w14:anchorId="5559AFEC">
                <v:shape id="_x0000_i19684" type="#_x0000_t75" style="width:31pt;height:20.1pt" o:ole="">
                  <v:imagedata r:id="rId890" o:title=""/>
                </v:shape>
                <o:OLEObject Type="Embed" ProgID="Equation.DSMT4" ShapeID="_x0000_i19684" DrawAspect="Content" ObjectID="_1690434481" r:id="rId1077"/>
              </w:object>
            </w:r>
            <w:r w:rsidRPr="006D4E4E">
              <w:rPr>
                <w:rFonts w:ascii="Chu Van An" w:hAnsi="Chu Van An" w:cs="Chu Van An"/>
              </w:rPr>
              <w:t xml:space="preserve">, hàm số </w:t>
            </w:r>
            <w:r w:rsidRPr="006D4E4E">
              <w:rPr>
                <w:rFonts w:ascii="Chu Van An" w:eastAsia="Times New Roman" w:hAnsi="Chu Van An" w:cs="Chu Van An"/>
                <w:position w:val="-24"/>
              </w:rPr>
              <w:object w:dxaOrig="1905" w:dyaOrig="615" w14:anchorId="6CBEC40D">
                <v:shape id="_x0000_i19685" type="#_x0000_t75" style="width:95.45pt;height:31pt" o:ole="">
                  <v:imagedata r:id="rId892" o:title=""/>
                </v:shape>
                <o:OLEObject Type="Embed" ProgID="Equation.DSMT4" ShapeID="_x0000_i19685" DrawAspect="Content" ObjectID="_1690434482" r:id="rId1078"/>
              </w:object>
            </w:r>
            <w:r w:rsidRPr="006D4E4E">
              <w:rPr>
                <w:rFonts w:ascii="Chu Van An" w:hAnsi="Chu Van An" w:cs="Chu Van An"/>
              </w:rPr>
              <w:t xml:space="preserve">có đạo hàm là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600" w:dyaOrig="405" w14:anchorId="6D742653">
                <v:shape id="_x0000_i19686" type="#_x0000_t75" style="width:30.15pt;height:20.1pt" o:ole="">
                  <v:imagedata r:id="rId894" o:title=""/>
                </v:shape>
                <o:OLEObject Type="Embed" ProgID="Equation.DSMT4" ShapeID="_x0000_i19686" DrawAspect="Content" ObjectID="_1690434483" r:id="rId1079"/>
              </w:object>
            </w:r>
            <w:r w:rsidRPr="006D4E4E">
              <w:rPr>
                <w:rFonts w:ascii="Chu Van An" w:hAnsi="Chu Van An" w:cs="Chu Van An"/>
              </w:rPr>
              <w:t xml:space="preserve">. Tính giá trị biểu thức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1665" w:dyaOrig="405" w14:anchorId="1BEF24E2">
                <v:shape id="_x0000_i19687" type="#_x0000_t75" style="width:82.9pt;height:20.1pt" o:ole="">
                  <v:imagedata r:id="rId896" o:title=""/>
                </v:shape>
                <o:OLEObject Type="Embed" ProgID="Equation.DSMT4" ShapeID="_x0000_i19687" DrawAspect="Content" ObjectID="_1690434484" r:id="rId1080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048E5400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bCs/>
                <w:color w:val="FF0000"/>
                <w:position w:val="-4"/>
              </w:rPr>
              <w:object w:dxaOrig="585" w:dyaOrig="255" w14:anchorId="4066A6C7">
                <v:shape id="_x0000_i19688" type="#_x0000_t75" style="width:29.3pt;height:12.55pt" o:ole="">
                  <v:imagedata r:id="rId904" o:title=""/>
                </v:shape>
                <o:OLEObject Type="Embed" ProgID="Equation.DSMT4" ShapeID="_x0000_i19688" DrawAspect="Content" ObjectID="_1690434485" r:id="rId1081"/>
              </w:object>
            </w:r>
            <w:r w:rsidRPr="006D4E4E">
              <w:rPr>
                <w:rFonts w:ascii="Chu Van An" w:hAnsi="Chu Van An" w:cs="Chu Van An"/>
                <w:bCs/>
              </w:rPr>
              <w:t>.</w:t>
            </w:r>
            <w:r w:rsidRPr="006D4E4E">
              <w:rPr>
                <w:rFonts w:ascii="Chu Van An" w:hAnsi="Chu Van An" w:cs="Chu Van An"/>
                <w:b/>
                <w:bCs/>
                <w:color w:val="0000FF"/>
              </w:rPr>
              <w:tab/>
              <w:t xml:space="preserve">B.  </w:t>
            </w:r>
            <w:r w:rsidRPr="006D4E4E">
              <w:rPr>
                <w:rFonts w:ascii="Chu Van An" w:eastAsia="Times New Roman" w:hAnsi="Chu Van An" w:cs="Chu Van An"/>
                <w:b/>
                <w:bCs/>
                <w:color w:val="000000"/>
                <w:position w:val="-24"/>
              </w:rPr>
              <w:object w:dxaOrig="1155" w:dyaOrig="615" w14:anchorId="3D18EE5E">
                <v:shape id="_x0000_i19689" type="#_x0000_t75" style="width:57.75pt;height:31pt" o:ole="">
                  <v:imagedata r:id="rId900" o:title=""/>
                </v:shape>
                <o:OLEObject Type="Embed" ProgID="Equation.DSMT4" ShapeID="_x0000_i19689" DrawAspect="Content" ObjectID="_1690434486" r:id="rId1082"/>
              </w:object>
            </w:r>
            <w:r w:rsidRPr="006D4E4E">
              <w:rPr>
                <w:rFonts w:ascii="Chu Van An" w:hAnsi="Chu Van An" w:cs="Chu Van An"/>
                <w:bCs/>
                <w:color w:val="000000"/>
              </w:rPr>
              <w:t>.</w:t>
            </w:r>
          </w:p>
          <w:p w14:paraId="63393AEC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ab/>
              <w:t xml:space="preserve">C.  </w:t>
            </w:r>
            <w:r w:rsidRPr="006D4E4E">
              <w:rPr>
                <w:rFonts w:ascii="Chu Van An" w:eastAsia="Times New Roman" w:hAnsi="Chu Van An" w:cs="Chu Van An"/>
                <w:b/>
                <w:bCs/>
                <w:color w:val="0000FF"/>
                <w:position w:val="-24"/>
              </w:rPr>
              <w:object w:dxaOrig="675" w:dyaOrig="615" w14:anchorId="007D7055">
                <v:shape id="_x0000_i19690" type="#_x0000_t75" style="width:33.5pt;height:31pt" o:ole="">
                  <v:imagedata r:id="rId902" o:title=""/>
                </v:shape>
                <o:OLEObject Type="Embed" ProgID="Equation.DSMT4" ShapeID="_x0000_i19690" DrawAspect="Content" ObjectID="_1690434487" r:id="rId1083"/>
              </w:object>
            </w:r>
            <w:r w:rsidRPr="006D4E4E">
              <w:rPr>
                <w:rFonts w:ascii="Chu Van An" w:hAnsi="Chu Van An" w:cs="Chu Van An"/>
                <w:bCs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="Times New Roman" w:hAnsi="Chu Van An" w:cs="Chu Van An"/>
                <w:b/>
                <w:bCs/>
                <w:color w:val="0000FF"/>
                <w:position w:val="-24"/>
              </w:rPr>
              <w:object w:dxaOrig="765" w:dyaOrig="615" w14:anchorId="674B1ABC">
                <v:shape id="_x0000_i19691" type="#_x0000_t75" style="width:38.5pt;height:31pt" o:ole="">
                  <v:imagedata r:id="rId898" o:title=""/>
                </v:shape>
                <o:OLEObject Type="Embed" ProgID="Equation.DSMT4" ShapeID="_x0000_i19691" DrawAspect="Content" ObjectID="_1690434488" r:id="rId1084"/>
              </w:object>
            </w:r>
            <w:r w:rsidRPr="006D4E4E">
              <w:rPr>
                <w:rFonts w:ascii="Chu Van An" w:hAnsi="Chu Van An" w:cs="Chu Van An"/>
                <w:bCs/>
              </w:rPr>
              <w:t>.</w:t>
            </w:r>
          </w:p>
          <w:p w14:paraId="25964F0C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</w:pPr>
          </w:p>
        </w:tc>
        <w:tc>
          <w:tcPr>
            <w:tcW w:w="5183" w:type="dxa"/>
            <w:shd w:val="clear" w:color="auto" w:fill="auto"/>
          </w:tcPr>
          <w:p w14:paraId="126334A3" w14:textId="77777777" w:rsidR="002459BD" w:rsidRPr="006D4E4E" w:rsidRDefault="002459BD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position w:val="-4"/>
                <w:lang w:val="nl-NL"/>
              </w:rPr>
            </w:pPr>
            <w:r w:rsidRPr="003017A4">
              <w:rPr>
                <w:rFonts w:ascii="Chu Van An" w:hAnsi="Chu Van An" w:cs="Chu Van An"/>
                <w:color w:val="0000FF"/>
                <w:position w:val="-4"/>
                <w:lang w:val="nl-NL"/>
              </w:rPr>
              <w:t xml:space="preserve">Lời giải </w:t>
            </w:r>
          </w:p>
        </w:tc>
      </w:tr>
      <w:tr w:rsidR="002459BD" w:rsidRPr="006D4E4E" w14:paraId="38AB290C" w14:textId="77777777" w:rsidTr="002459BD">
        <w:tc>
          <w:tcPr>
            <w:tcW w:w="5727" w:type="dxa"/>
            <w:shd w:val="clear" w:color="auto" w:fill="auto"/>
          </w:tcPr>
          <w:p w14:paraId="74836245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7:</w:t>
            </w:r>
            <w:r w:rsidRPr="006D4E4E">
              <w:rPr>
                <w:rFonts w:ascii="Chu Van An" w:hAnsi="Chu Van An" w:cs="Chu Van An"/>
              </w:rPr>
              <w:t xml:space="preserve">Cho </w:t>
            </w:r>
            <w:r w:rsidRPr="006D4E4E">
              <w:rPr>
                <w:rFonts w:ascii="Chu Van An" w:eastAsia="Arial" w:hAnsi="Chu Van An" w:cs="Chu Van An"/>
                <w:position w:val="-24"/>
              </w:rPr>
              <w:object w:dxaOrig="2700" w:dyaOrig="615" w14:anchorId="474D7E6E">
                <v:shape id="_x0000_i19692" type="#_x0000_t75" style="width:134.8pt;height:31pt" o:ole="">
                  <v:imagedata r:id="rId960" o:title=""/>
                </v:shape>
                <o:OLEObject Type="Embed" ProgID="Equation.DSMT4" ShapeID="_x0000_i19692" DrawAspect="Content" ObjectID="_1690434489" r:id="rId1085"/>
              </w:object>
            </w:r>
            <w:r w:rsidRPr="006D4E4E">
              <w:rPr>
                <w:rFonts w:ascii="Chu Van An" w:hAnsi="Chu Van An" w:cs="Chu Van An"/>
              </w:rPr>
              <w:t xml:space="preserve">. Tổng các nghiệm trên đoạn </w:t>
            </w:r>
            <w:r w:rsidRPr="006D4E4E">
              <w:rPr>
                <w:rFonts w:ascii="Chu Van An" w:eastAsia="Arial" w:hAnsi="Chu Van An" w:cs="Chu Van An"/>
                <w:position w:val="-14"/>
              </w:rPr>
              <w:object w:dxaOrig="915" w:dyaOrig="405" w14:anchorId="02F828FE">
                <v:shape id="_x0000_i19693" type="#_x0000_t75" style="width:46.05pt;height:20.1pt" o:ole="">
                  <v:imagedata r:id="rId962" o:title=""/>
                </v:shape>
                <o:OLEObject Type="Embed" ProgID="Equation.DSMT4" ShapeID="_x0000_i19693" DrawAspect="Content" ObjectID="_1690434490" r:id="rId1086"/>
              </w:object>
            </w:r>
            <w:r w:rsidRPr="006D4E4E">
              <w:rPr>
                <w:rFonts w:ascii="Chu Van An" w:hAnsi="Chu Van An" w:cs="Chu Van An"/>
              </w:rPr>
              <w:t xml:space="preserve"> của phương trình </w:t>
            </w:r>
            <w:r w:rsidRPr="006D4E4E">
              <w:rPr>
                <w:rFonts w:ascii="Chu Van An" w:eastAsia="Arial" w:hAnsi="Chu Van An" w:cs="Chu Van An"/>
                <w:position w:val="-10"/>
              </w:rPr>
              <w:object w:dxaOrig="615" w:dyaOrig="315" w14:anchorId="05494263">
                <v:shape id="_x0000_i19694" type="#_x0000_t75" style="width:31pt;height:15.9pt" o:ole="">
                  <v:imagedata r:id="rId964" o:title=""/>
                </v:shape>
                <o:OLEObject Type="Embed" ProgID="Equation.DSMT4" ShapeID="_x0000_i19694" DrawAspect="Content" ObjectID="_1690434491" r:id="rId1087"/>
              </w:object>
            </w:r>
            <w:r w:rsidRPr="006D4E4E">
              <w:rPr>
                <w:rFonts w:ascii="Chu Van An" w:hAnsi="Chu Van An" w:cs="Chu Van An"/>
              </w:rPr>
              <w:t xml:space="preserve"> bằng</w:t>
            </w:r>
          </w:p>
          <w:p w14:paraId="6F5DEEA5" w14:textId="77777777" w:rsidR="002459BD" w:rsidRPr="006D4E4E" w:rsidRDefault="002459BD" w:rsidP="00355B9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Arial" w:hAnsi="Chu Van An" w:cs="Chu Van An"/>
                <w:position w:val="-6"/>
              </w:rPr>
              <w:object w:dxaOrig="720" w:dyaOrig="285" w14:anchorId="66848696">
                <v:shape id="_x0000_i19695" type="#_x0000_t75" style="width:36pt;height:14.25pt" o:ole="">
                  <v:imagedata r:id="rId966" o:title=""/>
                </v:shape>
                <o:OLEObject Type="Embed" ProgID="Equation.DSMT4" ShapeID="_x0000_i19695" DrawAspect="Content" ObjectID="_1690434492" r:id="rId1088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="Arial" w:hAnsi="Chu Van An" w:cs="Chu Van An"/>
                <w:position w:val="-6"/>
              </w:rPr>
              <w:object w:dxaOrig="705" w:dyaOrig="285" w14:anchorId="052C294A">
                <v:shape id="_x0000_i19696" type="#_x0000_t75" style="width:35.15pt;height:14.25pt" o:ole="">
                  <v:imagedata r:id="rId968" o:title=""/>
                </v:shape>
                <o:OLEObject Type="Embed" ProgID="Equation.DSMT4" ShapeID="_x0000_i19696" DrawAspect="Content" ObjectID="_1690434493" r:id="rId1089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="Arial" w:hAnsi="Chu Van An" w:cs="Chu Van An"/>
                <w:position w:val="-6"/>
              </w:rPr>
              <w:object w:dxaOrig="705" w:dyaOrig="285" w14:anchorId="0A38A94B">
                <v:shape id="_x0000_i19697" type="#_x0000_t75" style="width:35.15pt;height:14.25pt" o:ole="">
                  <v:imagedata r:id="rId970" o:title=""/>
                </v:shape>
                <o:OLEObject Type="Embed" ProgID="Equation.DSMT4" ShapeID="_x0000_i19697" DrawAspect="Content" ObjectID="_1690434494" r:id="rId1090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="Arial" w:hAnsi="Chu Van An" w:cs="Chu Van An"/>
                <w:position w:val="-6"/>
              </w:rPr>
              <w:object w:dxaOrig="720" w:dyaOrig="285" w14:anchorId="3AC35892">
                <v:shape id="_x0000_i19698" type="#_x0000_t75" style="width:36pt;height:14.25pt" o:ole="">
                  <v:imagedata r:id="rId972" o:title=""/>
                </v:shape>
                <o:OLEObject Type="Embed" ProgID="Equation.DSMT4" ShapeID="_x0000_i19698" DrawAspect="Content" ObjectID="_1690434495" r:id="rId1091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01993159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</w:pPr>
          </w:p>
        </w:tc>
        <w:tc>
          <w:tcPr>
            <w:tcW w:w="5183" w:type="dxa"/>
            <w:shd w:val="clear" w:color="auto" w:fill="auto"/>
          </w:tcPr>
          <w:p w14:paraId="6D06CB1E" w14:textId="77777777" w:rsidR="002459BD" w:rsidRPr="006D4E4E" w:rsidRDefault="002459BD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position w:val="-4"/>
                <w:lang w:val="nl-NL"/>
              </w:rPr>
            </w:pPr>
            <w:r w:rsidRPr="003017A4">
              <w:rPr>
                <w:rFonts w:ascii="Chu Van An" w:hAnsi="Chu Van An" w:cs="Chu Van An"/>
                <w:color w:val="0000FF"/>
                <w:position w:val="-4"/>
                <w:lang w:val="nl-NL"/>
              </w:rPr>
              <w:lastRenderedPageBreak/>
              <w:t xml:space="preserve">Lời giải </w:t>
            </w:r>
          </w:p>
        </w:tc>
      </w:tr>
      <w:tr w:rsidR="002459BD" w:rsidRPr="006D4E4E" w14:paraId="46408CF9" w14:textId="77777777" w:rsidTr="002459BD">
        <w:tc>
          <w:tcPr>
            <w:tcW w:w="5727" w:type="dxa"/>
            <w:shd w:val="clear" w:color="auto" w:fill="auto"/>
          </w:tcPr>
          <w:p w14:paraId="19528D00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8:</w:t>
            </w:r>
            <w:r w:rsidRPr="006D4E4E">
              <w:rPr>
                <w:rFonts w:ascii="Chu Van An" w:hAnsi="Chu Van An" w:cs="Chu Van An"/>
              </w:rPr>
              <w:t xml:space="preserve">Cho hàm số </w:t>
            </w:r>
            <w:r w:rsidRPr="006D4E4E">
              <w:rPr>
                <w:rFonts w:ascii="Chu Van An" w:eastAsia="Times New Roman" w:hAnsi="Chu Van An" w:cs="Chu Van An"/>
                <w:position w:val="-10"/>
              </w:rPr>
              <w:object w:dxaOrig="1965" w:dyaOrig="315" w14:anchorId="7329A6F6">
                <v:shape id="_x0000_i19699" type="#_x0000_t75" style="width:97.95pt;height:15.9pt" o:ole="">
                  <v:imagedata r:id="rId1092" o:title=""/>
                </v:shape>
                <o:OLEObject Type="Embed" ProgID="Equation.DSMT4" ShapeID="_x0000_i19699" DrawAspect="Content" ObjectID="_1690434496" r:id="rId1093"/>
              </w:object>
            </w:r>
            <w:r w:rsidRPr="006D4E4E">
              <w:rPr>
                <w:rFonts w:ascii="Chu Van An" w:hAnsi="Chu Van An" w:cs="Chu Van An"/>
              </w:rPr>
              <w:t xml:space="preserve">Tìm tập nghiệm của phương trình </w:t>
            </w:r>
            <w:r w:rsidRPr="006D4E4E">
              <w:rPr>
                <w:rFonts w:ascii="Chu Van An" w:eastAsia="Times New Roman" w:hAnsi="Chu Van An" w:cs="Chu Van An"/>
                <w:position w:val="-10"/>
              </w:rPr>
              <w:object w:dxaOrig="630" w:dyaOrig="315" w14:anchorId="1FF727FA">
                <v:shape id="_x0000_i19700" type="#_x0000_t75" style="width:31.8pt;height:15.9pt" o:ole="">
                  <v:imagedata r:id="rId1094" o:title=""/>
                </v:shape>
                <o:OLEObject Type="Embed" ProgID="Equation.DSMT4" ShapeID="_x0000_i19700" DrawAspect="Content" ObjectID="_1690434497" r:id="rId1095"/>
              </w:object>
            </w:r>
            <w:r w:rsidRPr="006D4E4E">
              <w:rPr>
                <w:rFonts w:ascii="Chu Van An" w:hAnsi="Chu Van An" w:cs="Chu Van An"/>
              </w:rPr>
              <w:t xml:space="preserve">trên </w:t>
            </w:r>
            <w:r w:rsidRPr="006D4E4E">
              <w:rPr>
                <w:rFonts w:ascii="Chu Van An" w:eastAsia="Times New Roman" w:hAnsi="Chu Van An" w:cs="Chu Van An"/>
                <w:position w:val="-28"/>
              </w:rPr>
              <w:object w:dxaOrig="735" w:dyaOrig="675" w14:anchorId="67C557FE">
                <v:shape id="_x0000_i19701" type="#_x0000_t75" style="width:36.85pt;height:33.5pt" o:ole="">
                  <v:imagedata r:id="rId1096" o:title=""/>
                </v:shape>
                <o:OLEObject Type="Embed" ProgID="Equation.DSMT4" ShapeID="_x0000_i19701" DrawAspect="Content" ObjectID="_1690434498" r:id="rId1097"/>
              </w:object>
            </w:r>
          </w:p>
          <w:p w14:paraId="0EF7F219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D4E4E">
              <w:rPr>
                <w:rFonts w:ascii="Chu Van An" w:eastAsia="Times New Roman" w:hAnsi="Chu Van An" w:cs="Chu Van An"/>
                <w:position w:val="-28"/>
              </w:rPr>
              <w:object w:dxaOrig="1380" w:dyaOrig="675" w14:anchorId="18CD91A1">
                <v:shape id="_x0000_i19702" type="#_x0000_t75" style="width:68.65pt;height:33.5pt" o:ole="">
                  <v:imagedata r:id="rId1098" o:title=""/>
                </v:shape>
                <o:OLEObject Type="Embed" ProgID="Equation.DSMT4" ShapeID="_x0000_i19702" DrawAspect="Content" ObjectID="_1690434499" r:id="rId1099"/>
              </w:object>
            </w:r>
            <w:r w:rsidRPr="006D4E4E">
              <w:rPr>
                <w:rFonts w:ascii="Chu Van An" w:hAnsi="Chu Van An" w:cs="Chu Van An"/>
                <w:color w:val="000000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="Times New Roman" w:hAnsi="Chu Van An" w:cs="Chu Van An"/>
                <w:position w:val="-28"/>
              </w:rPr>
              <w:object w:dxaOrig="960" w:dyaOrig="675" w14:anchorId="2158859D">
                <v:shape id="_x0000_i19703" type="#_x0000_t75" style="width:47.7pt;height:33.5pt" o:ole="">
                  <v:imagedata r:id="rId1100" o:title=""/>
                </v:shape>
                <o:OLEObject Type="Embed" ProgID="Equation.DSMT4" ShapeID="_x0000_i19703" DrawAspect="Content" ObjectID="_1690434500" r:id="rId1101"/>
              </w:object>
            </w:r>
            <w:r w:rsidRPr="006D4E4E">
              <w:rPr>
                <w:rFonts w:ascii="Chu Van An" w:hAnsi="Chu Van An" w:cs="Chu Van An"/>
                <w:color w:val="000000"/>
              </w:rPr>
              <w:t>.</w:t>
            </w:r>
          </w:p>
          <w:p w14:paraId="590F6C4B" w14:textId="77777777" w:rsidR="002459BD" w:rsidRPr="006D4E4E" w:rsidRDefault="002459BD" w:rsidP="00355B92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="Times New Roman" w:hAnsi="Chu Van An" w:cs="Chu Van An"/>
                <w:position w:val="-28"/>
              </w:rPr>
              <w:object w:dxaOrig="900" w:dyaOrig="675" w14:anchorId="5C0A8D62">
                <v:shape id="_x0000_i19704" type="#_x0000_t75" style="width:45.2pt;height:33.5pt" o:ole="">
                  <v:imagedata r:id="rId1102" o:title=""/>
                </v:shape>
                <o:OLEObject Type="Embed" ProgID="Equation.DSMT4" ShapeID="_x0000_i19704" DrawAspect="Content" ObjectID="_1690434501" r:id="rId1103"/>
              </w:object>
            </w:r>
            <w:r w:rsidRPr="006D4E4E">
              <w:rPr>
                <w:rFonts w:ascii="Chu Van An" w:hAnsi="Chu Van An" w:cs="Chu Van An"/>
                <w:color w:val="000000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765" w:dyaOrig="405" w14:anchorId="1BDECF08">
                <v:shape id="_x0000_i19705" type="#_x0000_t75" style="width:38.5pt;height:20.1pt" o:ole="">
                  <v:imagedata r:id="rId1104" o:title=""/>
                </v:shape>
                <o:OLEObject Type="Embed" ProgID="Equation.DSMT4" ShapeID="_x0000_i19705" DrawAspect="Content" ObjectID="_1690434502" r:id="rId1105"/>
              </w:object>
            </w:r>
            <w:r w:rsidRPr="006D4E4E">
              <w:rPr>
                <w:rFonts w:ascii="Chu Van An" w:hAnsi="Chu Van An" w:cs="Chu Van An"/>
                <w:color w:val="000000"/>
              </w:rPr>
              <w:t>.</w:t>
            </w:r>
          </w:p>
          <w:p w14:paraId="3FBA5077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</w:pPr>
          </w:p>
        </w:tc>
        <w:tc>
          <w:tcPr>
            <w:tcW w:w="5183" w:type="dxa"/>
            <w:shd w:val="clear" w:color="auto" w:fill="auto"/>
          </w:tcPr>
          <w:p w14:paraId="69ADA930" w14:textId="77777777" w:rsidR="002459BD" w:rsidRPr="006D4E4E" w:rsidRDefault="002459BD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position w:val="-4"/>
                <w:lang w:val="nl-NL"/>
              </w:rPr>
            </w:pPr>
            <w:r w:rsidRPr="003017A4">
              <w:rPr>
                <w:rFonts w:ascii="Chu Van An" w:hAnsi="Chu Van An" w:cs="Chu Van An"/>
                <w:color w:val="0000FF"/>
                <w:position w:val="-4"/>
                <w:lang w:val="nl-NL"/>
              </w:rPr>
              <w:t xml:space="preserve">Lời giải </w:t>
            </w:r>
          </w:p>
        </w:tc>
      </w:tr>
      <w:tr w:rsidR="002459BD" w:rsidRPr="006D4E4E" w14:paraId="61B823E6" w14:textId="77777777" w:rsidTr="002459BD">
        <w:tc>
          <w:tcPr>
            <w:tcW w:w="5727" w:type="dxa"/>
            <w:shd w:val="clear" w:color="auto" w:fill="auto"/>
          </w:tcPr>
          <w:p w14:paraId="356D13EF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>Câu 9:</w:t>
            </w:r>
            <w:r w:rsidRPr="006D4E4E">
              <w:rPr>
                <w:rFonts w:ascii="Chu Van An" w:hAnsi="Chu Van An" w:cs="Chu Van An"/>
                <w:lang w:val="vi-VN"/>
              </w:rPr>
              <w:t>Cho</w:t>
            </w:r>
            <w:r w:rsidRPr="006D4E4E">
              <w:rPr>
                <w:rFonts w:ascii="Chu Van An" w:eastAsia="Times New Roman" w:hAnsi="Chu Van An" w:cs="Chu Van An"/>
                <w:position w:val="-14"/>
                <w:lang w:val="vi-VN"/>
              </w:rPr>
              <w:object w:dxaOrig="3435" w:dyaOrig="390" w14:anchorId="4DB924FF">
                <v:shape id="_x0000_i19706" type="#_x0000_t75" style="width:171.65pt;height:19.25pt" o:ole="">
                  <v:imagedata r:id="rId1106" o:title=""/>
                </v:shape>
                <o:OLEObject Type="Embed" ProgID="Equation.DSMT4" ShapeID="_x0000_i19706" DrawAspect="Content" ObjectID="_1690434503" r:id="rId1107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.Tìm </w:t>
            </w:r>
            <w:r w:rsidRPr="006D4E4E">
              <w:rPr>
                <w:rFonts w:ascii="Chu Van An" w:eastAsia="Times New Roman" w:hAnsi="Chu Van An" w:cs="Chu Van An"/>
                <w:position w:val="-6"/>
                <w:lang w:val="vi-VN"/>
              </w:rPr>
              <w:object w:dxaOrig="240" w:dyaOrig="225" w14:anchorId="52CD223A">
                <v:shape id="_x0000_i19707" type="#_x0000_t75" style="width:11.7pt;height:10.9pt" o:ole="">
                  <v:imagedata r:id="rId1108" o:title=""/>
                </v:shape>
                <o:OLEObject Type="Embed" ProgID="Equation.DSMT4" ShapeID="_x0000_i19707" DrawAspect="Content" ObjectID="_1690434504" r:id="rId1109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để phương trình </w:t>
            </w:r>
            <w:r w:rsidRPr="006D4E4E">
              <w:rPr>
                <w:rFonts w:ascii="Chu Van An" w:eastAsia="Times New Roman" w:hAnsi="Chu Van An" w:cs="Chu Van An"/>
                <w:position w:val="-14"/>
                <w:lang w:val="vi-VN"/>
              </w:rPr>
              <w:object w:dxaOrig="990" w:dyaOrig="390" w14:anchorId="22A6F1E0">
                <v:shape id="_x0000_i19708" type="#_x0000_t75" style="width:49.4pt;height:19.25pt" o:ole="">
                  <v:imagedata r:id="rId1110" o:title=""/>
                </v:shape>
                <o:OLEObject Type="Embed" ProgID="Equation.DSMT4" ShapeID="_x0000_i19708" DrawAspect="Content" ObjectID="_1690434505" r:id="rId1111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có nghiệm.</w:t>
            </w:r>
          </w:p>
          <w:p w14:paraId="34A28BBF" w14:textId="77777777" w:rsidR="002459BD" w:rsidRPr="006D4E4E" w:rsidRDefault="002459BD" w:rsidP="00355B9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600" w:dyaOrig="285" w14:anchorId="7999D9F1">
                <v:shape id="_x0000_i19709" type="#_x0000_t75" style="width:30.15pt;height:14.25pt" o:ole="">
                  <v:imagedata r:id="rId1112" o:title=""/>
                </v:shape>
                <o:OLEObject Type="Embed" ProgID="Equation.DSMT4" ShapeID="_x0000_i19709" DrawAspect="Content" ObjectID="_1690434506" r:id="rId1113"/>
              </w:object>
            </w:r>
            <w:r w:rsidRPr="006D4E4E">
              <w:rPr>
                <w:rFonts w:ascii="Chu Van An" w:hAnsi="Chu Van An" w:cs="Chu Van An"/>
                <w:color w:val="000000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885" w:dyaOrig="375" w14:anchorId="1E4ADBE7">
                <v:shape id="_x0000_i19710" type="#_x0000_t75" style="width:44.35pt;height:18.4pt" o:ole="">
                  <v:imagedata r:id="rId1114" o:title=""/>
                </v:shape>
                <o:OLEObject Type="Embed" ProgID="Equation.DSMT4" ShapeID="_x0000_i19710" DrawAspect="Content" ObjectID="_1690434507" r:id="rId1115"/>
              </w:object>
            </w:r>
            <w:r w:rsidRPr="006D4E4E">
              <w:rPr>
                <w:rFonts w:ascii="Chu Van An" w:hAnsi="Chu Van An" w:cs="Chu Van An"/>
                <w:color w:val="000000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600" w:dyaOrig="285" w14:anchorId="38E2EF61">
                <v:shape id="_x0000_i19711" type="#_x0000_t75" style="width:30.15pt;height:14.25pt" o:ole="">
                  <v:imagedata r:id="rId1116" o:title=""/>
                </v:shape>
                <o:OLEObject Type="Embed" ProgID="Equation.DSMT4" ShapeID="_x0000_i19711" DrawAspect="Content" ObjectID="_1690434508" r:id="rId1117"/>
              </w:object>
            </w:r>
            <w:r w:rsidRPr="006D4E4E">
              <w:rPr>
                <w:rFonts w:ascii="Chu Van An" w:hAnsi="Chu Van An" w:cs="Chu Van An"/>
                <w:color w:val="000000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1395" w:dyaOrig="375" w14:anchorId="75063A7F">
                <v:shape id="_x0000_i19712" type="#_x0000_t75" style="width:69.5pt;height:18.4pt" o:ole="">
                  <v:imagedata r:id="rId1118" o:title=""/>
                </v:shape>
                <o:OLEObject Type="Embed" ProgID="Equation.DSMT4" ShapeID="_x0000_i19712" DrawAspect="Content" ObjectID="_1690434509" r:id="rId1119"/>
              </w:object>
            </w:r>
            <w:r w:rsidRPr="006D4E4E">
              <w:rPr>
                <w:rFonts w:ascii="Chu Van An" w:hAnsi="Chu Van An" w:cs="Chu Van An"/>
                <w:color w:val="000000"/>
              </w:rPr>
              <w:t>.</w:t>
            </w:r>
          </w:p>
          <w:p w14:paraId="5AD7E2A5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</w:pPr>
          </w:p>
        </w:tc>
        <w:tc>
          <w:tcPr>
            <w:tcW w:w="5183" w:type="dxa"/>
            <w:shd w:val="clear" w:color="auto" w:fill="auto"/>
          </w:tcPr>
          <w:p w14:paraId="271EBFFD" w14:textId="77777777" w:rsidR="002459BD" w:rsidRPr="006D4E4E" w:rsidRDefault="002459BD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position w:val="-4"/>
                <w:lang w:val="nl-NL"/>
              </w:rPr>
            </w:pPr>
            <w:r w:rsidRPr="003017A4">
              <w:rPr>
                <w:rFonts w:ascii="Chu Van An" w:hAnsi="Chu Van An" w:cs="Chu Van An"/>
                <w:color w:val="0000FF"/>
                <w:position w:val="-4"/>
                <w:lang w:val="nl-NL"/>
              </w:rPr>
              <w:t xml:space="preserve">Lời giải </w:t>
            </w:r>
          </w:p>
        </w:tc>
      </w:tr>
      <w:tr w:rsidR="002459BD" w:rsidRPr="006D4E4E" w14:paraId="56E55033" w14:textId="77777777" w:rsidTr="002459BD">
        <w:tc>
          <w:tcPr>
            <w:tcW w:w="5727" w:type="dxa"/>
            <w:shd w:val="clear" w:color="auto" w:fill="auto"/>
          </w:tcPr>
          <w:p w14:paraId="70462A55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10:</w:t>
            </w:r>
            <w:r w:rsidRPr="006D4E4E">
              <w:rPr>
                <w:rFonts w:ascii="Chu Van An" w:hAnsi="Chu Van An" w:cs="Chu Van An"/>
              </w:rPr>
              <w:t xml:space="preserve">Đồ thị hàm số </w:t>
            </w:r>
            <w:r w:rsidRPr="006D4E4E">
              <w:rPr>
                <w:rFonts w:ascii="Chu Van An" w:eastAsia="Calibri" w:hAnsi="Chu Van An" w:cs="Chu Van An"/>
                <w:position w:val="-14"/>
              </w:rPr>
              <w:object w:dxaOrig="1380" w:dyaOrig="405" w14:anchorId="0AFF0750">
                <v:shape id="_x0000_i19713" type="#_x0000_t75" style="width:68.65pt;height:20.1pt" o:ole="">
                  <v:imagedata r:id="rId1120" o:title=""/>
                </v:shape>
                <o:OLEObject Type="Embed" ProgID="Equation.DSMT4" ShapeID="_x0000_i19713" DrawAspect="Content" ObjectID="_1690434510" r:id="rId1121"/>
              </w:object>
            </w:r>
            <w:r w:rsidRPr="006D4E4E">
              <w:rPr>
                <w:rFonts w:ascii="Chu Van An" w:hAnsi="Chu Van An" w:cs="Chu Van An"/>
              </w:rPr>
              <w:t xml:space="preserve">, </w:t>
            </w:r>
            <w:r w:rsidRPr="006D4E4E">
              <w:rPr>
                <w:rFonts w:ascii="Chu Van An" w:eastAsia="Calibri" w:hAnsi="Chu Van An" w:cs="Chu Van An"/>
                <w:position w:val="-14"/>
              </w:rPr>
              <w:object w:dxaOrig="1080" w:dyaOrig="405" w14:anchorId="74C82E33">
                <v:shape id="_x0000_i19714" type="#_x0000_t75" style="width:54.4pt;height:20.1pt" o:ole="">
                  <v:imagedata r:id="rId1122" o:title=""/>
                </v:shape>
                <o:OLEObject Type="Embed" ProgID="Equation.DSMT4" ShapeID="_x0000_i19714" DrawAspect="Content" ObjectID="_1690434511" r:id="rId1123"/>
              </w:object>
            </w:r>
            <w:r w:rsidRPr="006D4E4E">
              <w:rPr>
                <w:rFonts w:ascii="Chu Van An" w:hAnsi="Chu Van An" w:cs="Chu Van An"/>
              </w:rPr>
              <w:t xml:space="preserve"> có bao nhiêu tiếp tuyến song song hoặc trùng với trục hoành?</w:t>
            </w:r>
          </w:p>
          <w:p w14:paraId="720A2C1F" w14:textId="77777777" w:rsidR="002459BD" w:rsidRDefault="002459BD" w:rsidP="00355B9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Calibri" w:hAnsi="Chu Van An" w:cs="Chu Van An"/>
                <w:b/>
                <w:color w:val="0000FF"/>
                <w:position w:val="-4"/>
              </w:rPr>
              <w:object w:dxaOrig="195" w:dyaOrig="255" w14:anchorId="3EA145D3">
                <v:shape id="_x0000_i19715" type="#_x0000_t75" style="width:10.05pt;height:12.55pt" o:ole="">
                  <v:imagedata r:id="rId1124" o:title=""/>
                </v:shape>
                <o:OLEObject Type="Embed" ProgID="Equation.DSMT4" ShapeID="_x0000_i19715" DrawAspect="Content" ObjectID="_1690434512" r:id="rId1125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="Calibri" w:hAnsi="Chu Van An" w:cs="Chu Van An"/>
                <w:b/>
                <w:color w:val="0000FF"/>
                <w:position w:val="-4"/>
              </w:rPr>
              <w:object w:dxaOrig="195" w:dyaOrig="255" w14:anchorId="4C008DB0">
                <v:shape id="_x0000_i19716" type="#_x0000_t75" style="width:10.05pt;height:12.55pt" o:ole="">
                  <v:imagedata r:id="rId1126" o:title=""/>
                </v:shape>
                <o:OLEObject Type="Embed" ProgID="Equation.DSMT4" ShapeID="_x0000_i19716" DrawAspect="Content" ObjectID="_1690434513" r:id="rId1127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</w:p>
          <w:p w14:paraId="4ED301C7" w14:textId="5A330315" w:rsidR="002459BD" w:rsidRPr="006D4E4E" w:rsidRDefault="002459BD" w:rsidP="00355B9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C.  </w:t>
            </w:r>
            <w:r w:rsidRPr="006D4E4E">
              <w:rPr>
                <w:rFonts w:ascii="Chu Van An" w:eastAsia="Calibri" w:hAnsi="Chu Van An" w:cs="Chu Van An"/>
                <w:b/>
                <w:color w:val="0000FF"/>
                <w:position w:val="-6"/>
              </w:rPr>
              <w:object w:dxaOrig="165" w:dyaOrig="285" w14:anchorId="4C487134">
                <v:shape id="_x0000_i19717" type="#_x0000_t75" style="width:8.35pt;height:14.25pt" o:ole="">
                  <v:imagedata r:id="rId1128" o:title=""/>
                </v:shape>
                <o:OLEObject Type="Embed" ProgID="Equation.DSMT4" ShapeID="_x0000_i19717" DrawAspect="Content" ObjectID="_1690434514" r:id="rId1129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="Calibri" w:hAnsi="Chu Van An" w:cs="Chu Van An"/>
                <w:b/>
                <w:color w:val="0000FF"/>
                <w:position w:val="-6"/>
              </w:rPr>
              <w:object w:dxaOrig="165" w:dyaOrig="285" w14:anchorId="122BB0AF">
                <v:shape id="_x0000_i19718" type="#_x0000_t75" style="width:8.35pt;height:14.25pt" o:ole="">
                  <v:imagedata r:id="rId1130" o:title=""/>
                </v:shape>
                <o:OLEObject Type="Embed" ProgID="Equation.DSMT4" ShapeID="_x0000_i19718" DrawAspect="Content" ObjectID="_1690434515" r:id="rId1131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0FF815B9" w14:textId="77777777" w:rsidR="002459BD" w:rsidRPr="006D4E4E" w:rsidRDefault="002459BD" w:rsidP="00355B92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</w:pPr>
          </w:p>
        </w:tc>
        <w:tc>
          <w:tcPr>
            <w:tcW w:w="5183" w:type="dxa"/>
            <w:shd w:val="clear" w:color="auto" w:fill="auto"/>
          </w:tcPr>
          <w:p w14:paraId="3B66194C" w14:textId="77777777" w:rsidR="002459BD" w:rsidRPr="006D4E4E" w:rsidRDefault="002459BD" w:rsidP="00355B92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position w:val="-4"/>
                <w:lang w:val="nl-NL"/>
              </w:rPr>
            </w:pPr>
            <w:r w:rsidRPr="003017A4">
              <w:rPr>
                <w:rFonts w:ascii="Chu Van An" w:hAnsi="Chu Van An" w:cs="Chu Van An"/>
                <w:color w:val="0000FF"/>
                <w:position w:val="-4"/>
                <w:lang w:val="nl-NL"/>
              </w:rPr>
              <w:t xml:space="preserve">Lời giải </w:t>
            </w:r>
          </w:p>
        </w:tc>
      </w:tr>
    </w:tbl>
    <w:p w14:paraId="19E39444" w14:textId="77777777" w:rsidR="002459BD" w:rsidRPr="008C51C7" w:rsidRDefault="002459BD" w:rsidP="00016CD7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61352C1E" w14:textId="77777777" w:rsidR="006E7697" w:rsidRPr="008C51C7" w:rsidRDefault="006E7697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7C115322" w14:textId="77777777" w:rsidR="00661545" w:rsidRPr="008C51C7" w:rsidRDefault="00661545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3008153D" w14:textId="77777777" w:rsidR="003B77C9" w:rsidRPr="008C51C7" w:rsidRDefault="003B77C9" w:rsidP="00B36082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</w:rPr>
      </w:pPr>
      <w:bookmarkStart w:id="182" w:name="c12q"/>
      <w:bookmarkEnd w:id="155"/>
      <w:bookmarkEnd w:id="182"/>
    </w:p>
    <w:p w14:paraId="41239FD3" w14:textId="77777777" w:rsidR="003B77C9" w:rsidRPr="008C51C7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49C7632" w14:textId="7162BE32" w:rsidR="00CB7935" w:rsidRPr="008C51C7" w:rsidRDefault="00CB7935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74277F7E" w14:textId="2D962F06" w:rsidR="00C65A67" w:rsidRPr="008C51C7" w:rsidRDefault="00C65A67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sectPr w:rsidR="00C65A67" w:rsidRPr="008C51C7" w:rsidSect="009A3426">
      <w:headerReference w:type="default" r:id="rId1132"/>
      <w:footerReference w:type="default" r:id="rId1133"/>
      <w:pgSz w:w="12240" w:h="15840"/>
      <w:pgMar w:top="993" w:right="720" w:bottom="709" w:left="851" w:header="425" w:footer="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5543FC" w14:textId="77777777" w:rsidR="006966D2" w:rsidRDefault="006966D2" w:rsidP="0032639E">
      <w:pPr>
        <w:spacing w:after="0" w:line="240" w:lineRule="auto"/>
      </w:pPr>
      <w:r>
        <w:separator/>
      </w:r>
    </w:p>
  </w:endnote>
  <w:endnote w:type="continuationSeparator" w:id="0">
    <w:p w14:paraId="73593D29" w14:textId="77777777" w:rsidR="006966D2" w:rsidRDefault="006966D2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altName w:val="Tw Cen MT"/>
    <w:charset w:val="00"/>
    <w:family w:val="swiss"/>
    <w:pitch w:val="variable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Times New Roman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33DE51E8" w:rsidR="00034148" w:rsidRDefault="00034148" w:rsidP="0042620E">
    <w:pPr>
      <w:pStyle w:val="Footer"/>
      <w:tabs>
        <w:tab w:val="clear" w:pos="4680"/>
        <w:tab w:val="clear" w:pos="9360"/>
        <w:tab w:val="left" w:pos="609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596C2DCE">
              <wp:simplePos x="0" y="0"/>
              <wp:positionH relativeFrom="column">
                <wp:posOffset>198120</wp:posOffset>
              </wp:positionH>
              <wp:positionV relativeFrom="paragraph">
                <wp:posOffset>-29845</wp:posOffset>
              </wp:positionV>
              <wp:extent cx="332105" cy="285115"/>
              <wp:effectExtent l="0" t="0" r="10795" b="19685"/>
              <wp:wrapNone/>
              <wp:docPr id="225" name="Diamond 2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03D8BF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225" o:spid="_x0000_s1026" type="#_x0000_t4" style="position:absolute;margin-left:15.6pt;margin-top:-2.35pt;width:26.15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" filled="f" strokecolor="red" strokeweight="1.5pt"/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20809699">
              <wp:simplePos x="0" y="0"/>
              <wp:positionH relativeFrom="column">
                <wp:posOffset>2849880</wp:posOffset>
              </wp:positionH>
              <wp:positionV relativeFrom="paragraph">
                <wp:posOffset>200660</wp:posOffset>
              </wp:positionV>
              <wp:extent cx="75565" cy="66675"/>
              <wp:effectExtent l="19050" t="19050" r="38735" b="66675"/>
              <wp:wrapNone/>
              <wp:docPr id="459" name="Star: 5 Points 4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75565" cy="6667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AEBC49" id="Star: 5 Points 459" o:spid="_x0000_s1026" style="position:absolute;margin-left:224.4pt;margin-top:15.8pt;width:5.95pt;height:5.2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565,6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" path="m,25468r28863,l37783,r8919,25468l75565,25468,52214,41207r8919,25468l37783,50935,14432,66675,23351,41207,,25468xe" fillcolor="yellow" strokecolor="#4d6d1e [1604]" strokeweight="1.25pt">
              <v:path arrowok="t" o:connecttype="custom" o:connectlocs="0,25468;28863,25468;37783,0;46702,25468;75565,25468;52214,41207;61133,66675;37783,50935;14432,66675;23351,41207;0,25468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1D2F4F98">
              <wp:simplePos x="0" y="0"/>
              <wp:positionH relativeFrom="column">
                <wp:posOffset>3385820</wp:posOffset>
              </wp:positionH>
              <wp:positionV relativeFrom="paragraph">
                <wp:posOffset>45085</wp:posOffset>
              </wp:positionV>
              <wp:extent cx="171450" cy="147320"/>
              <wp:effectExtent l="38100" t="19050" r="38100" b="62230"/>
              <wp:wrapNone/>
              <wp:docPr id="460" name="Star: 5 Points 4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450" cy="14732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BADBF90" id="Star: 5 Points 460" o:spid="_x0000_s1026" style="position:absolute;margin-left:266.6pt;margin-top:3.55pt;width:13.5pt;height:11.6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450,147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" path="m,56271r65488,l85725,r20237,56271l171450,56271,118468,91048r20238,56272l85725,112542,32744,147320,52982,91048,,56271xe" fillcolor="yellow" strokecolor="#4d6d1e [1604]" strokeweight="1.25pt">
              <v:path arrowok="t" o:connecttype="custom" o:connectlocs="0,56271;65488,56271;85725,0;105962,56271;171450,56271;118468,91048;138706,147320;85725,112542;32744,147320;52982,91048;0,56271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53109948">
              <wp:simplePos x="0" y="0"/>
              <wp:positionH relativeFrom="column">
                <wp:posOffset>3104515</wp:posOffset>
              </wp:positionH>
              <wp:positionV relativeFrom="paragraph">
                <wp:posOffset>128270</wp:posOffset>
              </wp:positionV>
              <wp:extent cx="127635" cy="124460"/>
              <wp:effectExtent l="19050" t="19050" r="43815" b="66040"/>
              <wp:wrapNone/>
              <wp:docPr id="461" name="Star: 5 Points 4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55987395" id="Star: 5 Points 461" o:spid="_x0000_s1026" style="position:absolute;margin-left:244.45pt;margin-top:10.1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EA40135" wp14:editId="4605783C">
              <wp:simplePos x="0" y="0"/>
              <wp:positionH relativeFrom="rightMargin">
                <wp:posOffset>66675</wp:posOffset>
              </wp:positionH>
              <wp:positionV relativeFrom="paragraph">
                <wp:posOffset>-106680</wp:posOffset>
              </wp:positionV>
              <wp:extent cx="142240" cy="79375"/>
              <wp:effectExtent l="0" t="0" r="10160" b="15875"/>
              <wp:wrapNone/>
              <wp:docPr id="223" name="Oval 2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2240" cy="7937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02771C80" id="Oval 223" o:spid="_x0000_s1026" style="position:absolute;margin-left:5.25pt;margin-top:-8.4pt;width:11.2pt;height:6.25pt;z-index:2516582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" fillcolor="#ffc000" strokecolor="#00c" strokeweight="1.25pt">
              <v:stroke dashstyle="1 1"/>
              <w10:wrap anchorx="margin"/>
            </v:oval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61BA4D0E">
              <wp:simplePos x="0" y="0"/>
              <wp:positionH relativeFrom="margin">
                <wp:posOffset>27940</wp:posOffset>
              </wp:positionH>
              <wp:positionV relativeFrom="paragraph">
                <wp:posOffset>-60325</wp:posOffset>
              </wp:positionV>
              <wp:extent cx="6878320" cy="321945"/>
              <wp:effectExtent l="0" t="0" r="0" b="1905"/>
              <wp:wrapNone/>
              <wp:docPr id="224" name="Right Triangle 2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681B237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24" o:spid="_x0000_s1026" type="#_x0000_t6" style="position:absolute;margin-left:2.2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226" name="Rectangle: Rounded Corners 22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2B43E8BE" id="Rectangle: Rounded Corners 226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Ew4H&#10;I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7" name="Rectangle: Rounded Corners 22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174139BB" id="Rectangle: Rounded Corners 227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8" name="Rectangle: Rounded Corners 22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141748F8" id="Rectangle: Rounded Corners 228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vEOt&#10;3E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="005437CF">
          <w:rPr>
            <w:b/>
            <w:bCs/>
            <w:noProof/>
            <w:color w:val="0000CC"/>
            <w:sz w:val="28"/>
            <w:szCs w:val="28"/>
          </w:rPr>
          <w:t>18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</w:t>
        </w:r>
        <w:r w:rsidRPr="00E76256">
          <w:rPr>
            <w:rFonts w:ascii="Cambria Math" w:eastAsia="Cambria Math" w:hAnsi="Cambria Math" w:cs="Cambria Math"/>
            <w:b/>
            <w:color w:val="0000CC"/>
            <w:sz w:val="20"/>
            <w:szCs w:val="20"/>
          </w:rPr>
          <w:t>◈</w:t>
        </w:r>
        <w:r w:rsidRPr="00E76256">
          <w:rPr>
            <w:b/>
            <w:color w:val="0000CC"/>
            <w:sz w:val="20"/>
            <w:szCs w:val="20"/>
          </w:rPr>
          <w:t xml:space="preserve"> - Zalo chia s</w:t>
        </w:r>
        <w:r w:rsidRPr="00E76256">
          <w:rPr>
            <w:rFonts w:ascii="Calibri" w:eastAsia="Calibri" w:hAnsi="Calibri" w:cs="Calibri"/>
            <w:b/>
            <w:color w:val="0000CC"/>
            <w:sz w:val="20"/>
            <w:szCs w:val="20"/>
          </w:rPr>
          <w:t xml:space="preserve">ẻ </w:t>
        </w:r>
        <w:r>
          <w:rPr>
            <w:rFonts w:ascii="Calibri" w:eastAsia="Calibri" w:hAnsi="Calibri" w:cs="Calibri"/>
            <w:b/>
            <w:color w:val="0000CC"/>
            <w:sz w:val="20"/>
            <w:szCs w:val="20"/>
          </w:rPr>
          <w:t>Word full giải _</w:t>
        </w:r>
        <w:r w:rsidRPr="00E76256">
          <w:rPr>
            <w:b/>
            <w:color w:val="0000CC"/>
            <w:sz w:val="20"/>
            <w:szCs w:val="20"/>
          </w:rPr>
          <w:t xml:space="preserve"> 0774860155</w:t>
        </w:r>
      </w:sdtContent>
    </w:sdt>
    <w:r>
      <w:rPr>
        <w:noProof/>
      </w:rPr>
      <w:tab/>
    </w:r>
  </w:p>
  <w:p w14:paraId="0D2113BD" w14:textId="05249CCC" w:rsidR="00034148" w:rsidRDefault="00034148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2135CE" w14:textId="77777777" w:rsidR="006966D2" w:rsidRDefault="006966D2" w:rsidP="0032639E">
      <w:pPr>
        <w:spacing w:after="0" w:line="240" w:lineRule="auto"/>
      </w:pPr>
      <w:r>
        <w:separator/>
      </w:r>
    </w:p>
  </w:footnote>
  <w:footnote w:type="continuationSeparator" w:id="0">
    <w:p w14:paraId="298C3385" w14:textId="77777777" w:rsidR="006966D2" w:rsidRDefault="006966D2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0E47D29C" w:rsidR="00034148" w:rsidRDefault="00034148" w:rsidP="00BC5A19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053F136B">
              <wp:simplePos x="0" y="0"/>
              <wp:positionH relativeFrom="column">
                <wp:posOffset>2429246</wp:posOffset>
              </wp:positionH>
              <wp:positionV relativeFrom="paragraph">
                <wp:posOffset>100965</wp:posOffset>
              </wp:positionV>
              <wp:extent cx="3217653" cy="223520"/>
              <wp:effectExtent l="0" t="0" r="0" b="0"/>
              <wp:wrapNone/>
              <wp:docPr id="456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217653" cy="22352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A69A4FF" w14:textId="51EBA287" w:rsidR="00034148" w:rsidRPr="00A942B2" w:rsidRDefault="00034148" w:rsidP="00360A96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-</w:t>
                          </w:r>
                          <w:r w:rsidRPr="00360A9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360A9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18"/>
                              <w:szCs w:val="18"/>
                            </w:rPr>
                            <w:t>Full Chuyên đề dạy thêm lớp 11 mức 7+ cực chất</w:t>
                          </w:r>
                          <w:r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  <w:p w14:paraId="14E159D7" w14:textId="5BF112C3" w:rsidR="00034148" w:rsidRDefault="00034148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66" type="#_x0000_t202" style="position:absolute;left:0;text-align:left;margin-left:191.3pt;margin-top:7.95pt;width:253.35pt;height:17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" filled="f" stroked="f">
              <v:textbox>
                <w:txbxContent>
                  <w:p w14:paraId="4A69A4FF" w14:textId="51EBA287" w:rsidR="00034148" w:rsidRPr="00A942B2" w:rsidRDefault="00034148" w:rsidP="00360A96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-</w:t>
                    </w:r>
                    <w:r w:rsidRPr="00360A96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  <w:r w:rsidRPr="00360A96">
                      <w:rPr>
                        <w:rFonts w:ascii="Chu Van An" w:eastAsia="Chu Van An" w:hAnsi="Chu Van An" w:cs="Chu Van An"/>
                        <w:b/>
                        <w:color w:val="0000CC"/>
                        <w:sz w:val="18"/>
                        <w:szCs w:val="18"/>
                      </w:rPr>
                      <w:t>Full Chuyên đề dạy thêm lớp 11 mức 7+ cực chất</w:t>
                    </w:r>
                    <w:r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</w:p>
                  <w:p w14:paraId="14E159D7" w14:textId="5BF112C3" w:rsidR="00034148" w:rsidRDefault="00034148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746774A0">
              <wp:simplePos x="0" y="0"/>
              <wp:positionH relativeFrom="margin">
                <wp:posOffset>-44450</wp:posOffset>
              </wp:positionH>
              <wp:positionV relativeFrom="paragraph">
                <wp:posOffset>-69850</wp:posOffset>
              </wp:positionV>
              <wp:extent cx="7017385" cy="9725660"/>
              <wp:effectExtent l="0" t="0" r="0" b="8890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5660"/>
                        <a:chOff x="-21352" y="1400"/>
                        <a:chExt cx="7018168" cy="9726801"/>
                      </a:xfrm>
                    </wpg:grpSpPr>
                    <wpg:grpSp>
                      <wpg:cNvPr id="7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01"/>
                          <a:chOff x="-57550" y="12075"/>
                          <a:chExt cx="7018217" cy="10023610"/>
                        </a:xfrm>
                      </wpg:grpSpPr>
                      <wpg:grpSp>
                        <wpg:cNvPr id="45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8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12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8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8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4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44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50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1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034148" w:rsidRDefault="00034148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52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453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454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455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5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34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4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5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7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58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159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0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61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78104"/>
                                <a:ext cx="47116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62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3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034148" w:rsidRDefault="00034148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</wpg:grpSp>
                    <wps:wsp>
                      <wps:cNvPr id="222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67" style="position:absolute;left:0;text-align:left;margin-left:-3.5pt;margin-top:-5.5pt;width:552.55pt;height:765.8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">
              <v:group id="Group 22" o:spid="_x0000_s1168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<v:group id="Group 2" o:spid="_x0000_s1169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<v:group id="Group 27" o:spid="_x0000_s117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<v:group id="Group 29" o:spid="_x0000_s1171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<v:shape id="Diagonal Stripe 40" o:spid="_x0000_s1172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u9u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o6NX+IPkNkdAAD//wMAUEsBAi0AFAAGAAgAAAAhANvh9svuAAAAhQEAABMAAAAAAAAAAAAAAAAA&#10;AAAAAFtDb250ZW50X1R5cGVzXS54bWxQSwECLQAUAAYACAAAACEAWvQsW78AAAAVAQAACwAAAAAA&#10;AAAAAAAAAAAfAQAAX3JlbHMvLnJlbHNQSwECLQAUAAYACAAAACEAJnbvbs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73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" fillcolor="#9acd4c [3204]" strokecolor="#dfebf4 [664]" strokeweight="1.25pt"/>
                      <v:roundrect id="Rectangle: Rounded Corners 42" o:spid="_x0000_s1174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" fillcolor="yellow" strokecolor="#dfebf4 [664]" strokeweight="1.25pt"/>
                      <v:roundrect id="Rectangle: Rounded Corners 43" o:spid="_x0000_s1175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" fillcolor="#00c" strokecolor="#dfebf4 [664]" strokeweight="1.25pt"/>
                      <v:shape id="Star: 5 Points 44" o:spid="_x0000_s1176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77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78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79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    <v:roundrect id="Rectangle: Rounded Corners 38" o:spid="_x0000_s1180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" fillcolor="#00c" stroked="f" strokeweight="1.25pt"/>
                      <v:roundrect id="Rectangle: Rounded Corners 39" o:spid="_x0000_s1181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" fillcolor="#feffd5" stroked="f" strokeweight="1.25pt"/>
                    </v:group>
                    <v:roundrect id="Rectangle: Rounded Corners 35" o:spid="_x0000_s1182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" fillcolor="#eefed2" stroked="f" strokeweight="1.25pt"/>
                  </v:group>
                  <v:shape id="_x0000_s1183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" filled="f" stroked="f">
                    <v:textbox>
                      <w:txbxContent>
                        <w:p w14:paraId="43FB5602" w14:textId="77777777" w:rsidR="00034148" w:rsidRDefault="00034148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84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  <v:group id="Group 6" o:spid="_x0000_s1185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">
                    <v:group id="Group 8" o:spid="_x0000_s1186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hD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">
                      <v:shape id="Diagonal Stripe 19" o:spid="_x0000_s1187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88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" fillcolor="#9acd4c [3204]" strokecolor="#dfebf4 [664]" strokeweight="1.25pt"/>
                      <v:roundrect id="Rectangle: Rounded Corners 21" o:spid="_x0000_s1189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" fillcolor="yellow" strokecolor="#dfebf4 [664]" strokeweight="1.25pt"/>
                      <v:roundrect id="Rectangle: Rounded Corners 22" o:spid="_x0000_s1190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" fillcolor="#00c" strokecolor="#dfebf4 [664]" strokeweight="1.25pt"/>
                      <v:shape id="Star: 5 Points 24" o:spid="_x0000_s1191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92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93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94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    <v:roundrect id="Rectangle: Rounded Corners 17" o:spid="_x0000_s1195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" fillcolor="#00c" stroked="f" strokeweight="1.25pt"/>
                      <v:roundrect id="Rectangle: Rounded Corners 18" o:spid="_x0000_s1196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" fillcolor="#feffd5" stroked="f" strokeweight="1.25pt"/>
                    </v:group>
                    <v:roundrect id="Rectangle: Rounded Corners 16" o:spid="_x0000_s1197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" fillcolor="#ffc000" stroked="f" strokeweight="1.25pt"/>
                    <v:roundrect id="Rectangle: Rounded Corners 14" o:spid="_x0000_s1198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" fillcolor="#eefed2" stroked="f" strokeweight="1.25pt"/>
                  </v:group>
                  <v:rect id="Rectangle 7" o:spid="_x0000_s1199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" filled="f" stroked="f">
                    <v:textbox>
                      <w:txbxContent>
                        <w:p w14:paraId="7C4D95BD" w14:textId="5326EDE9" w:rsidR="00034148" w:rsidRDefault="00034148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00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5EDA699" wp14:editId="1E15E3CF">
              <wp:simplePos x="0" y="0"/>
              <wp:positionH relativeFrom="margin">
                <wp:posOffset>-9525</wp:posOffset>
              </wp:positionH>
              <wp:positionV relativeFrom="paragraph">
                <wp:posOffset>-21590</wp:posOffset>
              </wp:positionV>
              <wp:extent cx="9525" cy="9677400"/>
              <wp:effectExtent l="0" t="0" r="28575" b="19050"/>
              <wp:wrapNone/>
              <wp:docPr id="257" name="Straight Connector 2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25" cy="9677400"/>
                      </a:xfrm>
                      <a:prstGeom prst="line">
                        <a:avLst/>
                      </a:prstGeom>
                      <a:ln w="19050">
                        <a:solidFill>
                          <a:srgbClr val="0000CC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09E555B" id="Straight Connector 25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.75pt,-1.7pt" to="0,76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" strokecolor="#00c" strokeweight="1.5pt">
              <w10:wrap anchorx="margin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6B2C7D99" wp14:editId="6CCB6868">
              <wp:simplePos x="0" y="0"/>
              <wp:positionH relativeFrom="column">
                <wp:posOffset>6889115</wp:posOffset>
              </wp:positionH>
              <wp:positionV relativeFrom="paragraph">
                <wp:posOffset>-3385</wp:posOffset>
              </wp:positionV>
              <wp:extent cx="19050" cy="9582360"/>
              <wp:effectExtent l="0" t="0" r="19050" b="19050"/>
              <wp:wrapNone/>
              <wp:docPr id="258" name="Straight Connector 2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9050" cy="958236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3AF2A8F" id="Straight Connector 25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2.45pt,-.25pt" to="543.95pt,75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" strokecolor="#9acd4c [3204]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7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034148" w:rsidRPr="009E41A3" w:rsidRDefault="00034148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01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R8O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V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CYR8O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034148" w:rsidRPr="009E41A3" w:rsidRDefault="00034148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458" name="Oval 4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13319070" id="Oval 458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z3kZcaYCAADI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53" type="#_x0000_t75" style="width:61.1pt;height:41.85pt" o:bullet="t">
        <v:imagedata r:id="rId1" o:title="nut"/>
      </v:shape>
    </w:pict>
  </w:numPicBullet>
  <w:abstractNum w:abstractNumId="0" w15:restartNumberingAfterBreak="0">
    <w:nsid w:val="034E7D74"/>
    <w:multiLevelType w:val="hybridMultilevel"/>
    <w:tmpl w:val="D06093EA"/>
    <w:lvl w:ilvl="0" w:tplc="CB3C64B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F4042D"/>
    <w:multiLevelType w:val="hybridMultilevel"/>
    <w:tmpl w:val="E576A02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234E46"/>
    <w:multiLevelType w:val="hybridMultilevel"/>
    <w:tmpl w:val="1CA8E1A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5DD59D9"/>
    <w:multiLevelType w:val="hybridMultilevel"/>
    <w:tmpl w:val="4DC4B6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FB65F7"/>
    <w:multiLevelType w:val="hybridMultilevel"/>
    <w:tmpl w:val="10B43C6E"/>
    <w:lvl w:ilvl="0" w:tplc="DF2C24E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0000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D2B149B"/>
    <w:multiLevelType w:val="hybridMultilevel"/>
    <w:tmpl w:val="4B78C4DE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2FD55AF"/>
    <w:multiLevelType w:val="hybridMultilevel"/>
    <w:tmpl w:val="776E45B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C07C3C"/>
    <w:multiLevelType w:val="hybridMultilevel"/>
    <w:tmpl w:val="2CC85756"/>
    <w:lvl w:ilvl="0" w:tplc="D23A8A42">
      <w:start w:val="1"/>
      <w:numFmt w:val="decimal"/>
      <w:lvlText w:val="%1."/>
      <w:lvlJc w:val="left"/>
      <w:pPr>
        <w:ind w:left="720" w:hanging="360"/>
      </w:pPr>
      <w:rPr>
        <w:b/>
        <w:bCs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13B2C0B"/>
    <w:multiLevelType w:val="hybridMultilevel"/>
    <w:tmpl w:val="D5C4505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5C63B5"/>
    <w:multiLevelType w:val="hybridMultilevel"/>
    <w:tmpl w:val="B0C297E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9EB13DC"/>
    <w:multiLevelType w:val="hybridMultilevel"/>
    <w:tmpl w:val="107CD464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D75394D"/>
    <w:multiLevelType w:val="hybridMultilevel"/>
    <w:tmpl w:val="0B88A39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17532DF"/>
    <w:multiLevelType w:val="hybridMultilevel"/>
    <w:tmpl w:val="865AB7CA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414455F"/>
    <w:multiLevelType w:val="hybridMultilevel"/>
    <w:tmpl w:val="0B2E4E08"/>
    <w:lvl w:ilvl="0" w:tplc="879A93DC">
      <w:start w:val="1"/>
      <w:numFmt w:val="bullet"/>
      <w:lvlText w:val=""/>
      <w:lvlJc w:val="left"/>
      <w:pPr>
        <w:ind w:left="729" w:hanging="360"/>
      </w:pPr>
      <w:rPr>
        <w:rFonts w:ascii="Symbol" w:hAnsi="Symbol" w:hint="default"/>
        <w:b/>
        <w:bCs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9" w:hanging="360"/>
      </w:pPr>
    </w:lvl>
    <w:lvl w:ilvl="2" w:tplc="0409001B" w:tentative="1">
      <w:start w:val="1"/>
      <w:numFmt w:val="lowerRoman"/>
      <w:lvlText w:val="%3."/>
      <w:lvlJc w:val="right"/>
      <w:pPr>
        <w:ind w:left="2169" w:hanging="180"/>
      </w:pPr>
    </w:lvl>
    <w:lvl w:ilvl="3" w:tplc="0409000F" w:tentative="1">
      <w:start w:val="1"/>
      <w:numFmt w:val="decimal"/>
      <w:lvlText w:val="%4."/>
      <w:lvlJc w:val="left"/>
      <w:pPr>
        <w:ind w:left="2889" w:hanging="360"/>
      </w:pPr>
    </w:lvl>
    <w:lvl w:ilvl="4" w:tplc="04090019" w:tentative="1">
      <w:start w:val="1"/>
      <w:numFmt w:val="lowerLetter"/>
      <w:lvlText w:val="%5."/>
      <w:lvlJc w:val="left"/>
      <w:pPr>
        <w:ind w:left="3609" w:hanging="360"/>
      </w:pPr>
    </w:lvl>
    <w:lvl w:ilvl="5" w:tplc="0409001B" w:tentative="1">
      <w:start w:val="1"/>
      <w:numFmt w:val="lowerRoman"/>
      <w:lvlText w:val="%6."/>
      <w:lvlJc w:val="right"/>
      <w:pPr>
        <w:ind w:left="4329" w:hanging="180"/>
      </w:pPr>
    </w:lvl>
    <w:lvl w:ilvl="6" w:tplc="0409000F" w:tentative="1">
      <w:start w:val="1"/>
      <w:numFmt w:val="decimal"/>
      <w:lvlText w:val="%7."/>
      <w:lvlJc w:val="left"/>
      <w:pPr>
        <w:ind w:left="5049" w:hanging="360"/>
      </w:pPr>
    </w:lvl>
    <w:lvl w:ilvl="7" w:tplc="04090019" w:tentative="1">
      <w:start w:val="1"/>
      <w:numFmt w:val="lowerLetter"/>
      <w:lvlText w:val="%8."/>
      <w:lvlJc w:val="left"/>
      <w:pPr>
        <w:ind w:left="5769" w:hanging="360"/>
      </w:pPr>
    </w:lvl>
    <w:lvl w:ilvl="8" w:tplc="0409001B" w:tentative="1">
      <w:start w:val="1"/>
      <w:numFmt w:val="lowerRoman"/>
      <w:lvlText w:val="%9."/>
      <w:lvlJc w:val="right"/>
      <w:pPr>
        <w:ind w:left="6489" w:hanging="180"/>
      </w:pPr>
    </w:lvl>
  </w:abstractNum>
  <w:abstractNum w:abstractNumId="14" w15:restartNumberingAfterBreak="0">
    <w:nsid w:val="6592508C"/>
    <w:multiLevelType w:val="hybridMultilevel"/>
    <w:tmpl w:val="9164310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A5D4A03"/>
    <w:multiLevelType w:val="hybridMultilevel"/>
    <w:tmpl w:val="1C8685B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105EE8"/>
    <w:multiLevelType w:val="hybridMultilevel"/>
    <w:tmpl w:val="F7CAB5CC"/>
    <w:lvl w:ilvl="0" w:tplc="D61EC54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8E536C9"/>
    <w:multiLevelType w:val="hybridMultilevel"/>
    <w:tmpl w:val="09D821D2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F547E25"/>
    <w:multiLevelType w:val="hybridMultilevel"/>
    <w:tmpl w:val="9DD8E708"/>
    <w:lvl w:ilvl="0" w:tplc="B7DADF4E">
      <w:start w:val="1"/>
      <w:numFmt w:val="decimal"/>
      <w:lvlText w:val="%1."/>
      <w:lvlJc w:val="left"/>
      <w:pPr>
        <w:ind w:left="720" w:hanging="360"/>
      </w:pPr>
      <w:rPr>
        <w:b/>
        <w:bCs w:val="0"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7"/>
  </w:num>
  <w:num w:numId="3">
    <w:abstractNumId w:val="6"/>
  </w:num>
  <w:num w:numId="4">
    <w:abstractNumId w:val="3"/>
  </w:num>
  <w:num w:numId="5">
    <w:abstractNumId w:val="18"/>
  </w:num>
  <w:num w:numId="6">
    <w:abstractNumId w:val="14"/>
  </w:num>
  <w:num w:numId="7">
    <w:abstractNumId w:val="11"/>
  </w:num>
  <w:num w:numId="8">
    <w:abstractNumId w:val="13"/>
  </w:num>
  <w:num w:numId="9">
    <w:abstractNumId w:val="1"/>
  </w:num>
  <w:num w:numId="10">
    <w:abstractNumId w:val="2"/>
  </w:num>
  <w:num w:numId="11">
    <w:abstractNumId w:val="15"/>
  </w:num>
  <w:num w:numId="12">
    <w:abstractNumId w:val="8"/>
  </w:num>
  <w:num w:numId="13">
    <w:abstractNumId w:val="9"/>
  </w:num>
  <w:num w:numId="1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</w:num>
  <w:num w:numId="17">
    <w:abstractNumId w:val="5"/>
  </w:num>
  <w:num w:numId="18">
    <w:abstractNumId w:val="12"/>
  </w:num>
  <w:num w:numId="19">
    <w:abstractNumId w:val="10"/>
  </w:num>
  <w:num w:numId="20">
    <w:abstractNumId w:val="17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03208"/>
    <w:rsid w:val="00016CD7"/>
    <w:rsid w:val="00023DCA"/>
    <w:rsid w:val="00027CA2"/>
    <w:rsid w:val="000334B1"/>
    <w:rsid w:val="00034148"/>
    <w:rsid w:val="00043335"/>
    <w:rsid w:val="00050372"/>
    <w:rsid w:val="00051B9E"/>
    <w:rsid w:val="00055EFB"/>
    <w:rsid w:val="000611F7"/>
    <w:rsid w:val="0006558E"/>
    <w:rsid w:val="00073AE8"/>
    <w:rsid w:val="000741A3"/>
    <w:rsid w:val="0008134E"/>
    <w:rsid w:val="00084C1E"/>
    <w:rsid w:val="000873EA"/>
    <w:rsid w:val="00097F4E"/>
    <w:rsid w:val="000A0707"/>
    <w:rsid w:val="000A3B62"/>
    <w:rsid w:val="000A4014"/>
    <w:rsid w:val="000A66A2"/>
    <w:rsid w:val="000B116E"/>
    <w:rsid w:val="000B30E3"/>
    <w:rsid w:val="000C58D5"/>
    <w:rsid w:val="000E005A"/>
    <w:rsid w:val="000E5E67"/>
    <w:rsid w:val="000E6998"/>
    <w:rsid w:val="000F2B19"/>
    <w:rsid w:val="001005D8"/>
    <w:rsid w:val="0010299C"/>
    <w:rsid w:val="00107110"/>
    <w:rsid w:val="00115AD4"/>
    <w:rsid w:val="00135F41"/>
    <w:rsid w:val="001553A3"/>
    <w:rsid w:val="0016598F"/>
    <w:rsid w:val="001748AA"/>
    <w:rsid w:val="00182E86"/>
    <w:rsid w:val="00191A8C"/>
    <w:rsid w:val="001928EE"/>
    <w:rsid w:val="0019581E"/>
    <w:rsid w:val="00195FF0"/>
    <w:rsid w:val="001A1120"/>
    <w:rsid w:val="001A2ADE"/>
    <w:rsid w:val="001B37FA"/>
    <w:rsid w:val="001C0CD4"/>
    <w:rsid w:val="001C218E"/>
    <w:rsid w:val="001C3B96"/>
    <w:rsid w:val="001C52B6"/>
    <w:rsid w:val="001E656A"/>
    <w:rsid w:val="001F2F46"/>
    <w:rsid w:val="001F69D5"/>
    <w:rsid w:val="0020071A"/>
    <w:rsid w:val="0020510D"/>
    <w:rsid w:val="00206CF3"/>
    <w:rsid w:val="002235AD"/>
    <w:rsid w:val="002354B7"/>
    <w:rsid w:val="002459BD"/>
    <w:rsid w:val="00251403"/>
    <w:rsid w:val="0025508A"/>
    <w:rsid w:val="00272956"/>
    <w:rsid w:val="00275B12"/>
    <w:rsid w:val="0028087F"/>
    <w:rsid w:val="002942A7"/>
    <w:rsid w:val="00294ABA"/>
    <w:rsid w:val="002A0BFE"/>
    <w:rsid w:val="002E015D"/>
    <w:rsid w:val="002F4F39"/>
    <w:rsid w:val="00313CC7"/>
    <w:rsid w:val="003239E8"/>
    <w:rsid w:val="0032639E"/>
    <w:rsid w:val="003276B1"/>
    <w:rsid w:val="00330683"/>
    <w:rsid w:val="00335DA0"/>
    <w:rsid w:val="0035129A"/>
    <w:rsid w:val="00352707"/>
    <w:rsid w:val="00352905"/>
    <w:rsid w:val="00360A96"/>
    <w:rsid w:val="00363FC2"/>
    <w:rsid w:val="00367BC8"/>
    <w:rsid w:val="00384DBB"/>
    <w:rsid w:val="003913E4"/>
    <w:rsid w:val="00395D4E"/>
    <w:rsid w:val="00396E63"/>
    <w:rsid w:val="003A6E34"/>
    <w:rsid w:val="003B078D"/>
    <w:rsid w:val="003B4C47"/>
    <w:rsid w:val="003B77C9"/>
    <w:rsid w:val="003C203F"/>
    <w:rsid w:val="003C2220"/>
    <w:rsid w:val="003D1A63"/>
    <w:rsid w:val="003D30D3"/>
    <w:rsid w:val="003D5F5B"/>
    <w:rsid w:val="003E06F8"/>
    <w:rsid w:val="003E0EA6"/>
    <w:rsid w:val="003E7EBA"/>
    <w:rsid w:val="003F70EF"/>
    <w:rsid w:val="00400BAA"/>
    <w:rsid w:val="00405A10"/>
    <w:rsid w:val="004120C5"/>
    <w:rsid w:val="00422CAB"/>
    <w:rsid w:val="0042620E"/>
    <w:rsid w:val="00432C10"/>
    <w:rsid w:val="004524BC"/>
    <w:rsid w:val="00453226"/>
    <w:rsid w:val="00456447"/>
    <w:rsid w:val="0046180A"/>
    <w:rsid w:val="00472036"/>
    <w:rsid w:val="00472446"/>
    <w:rsid w:val="00473BCA"/>
    <w:rsid w:val="004819E5"/>
    <w:rsid w:val="00492881"/>
    <w:rsid w:val="0049455B"/>
    <w:rsid w:val="004A2ECD"/>
    <w:rsid w:val="004A4412"/>
    <w:rsid w:val="004B2480"/>
    <w:rsid w:val="004B3B60"/>
    <w:rsid w:val="004C232E"/>
    <w:rsid w:val="004C7A1D"/>
    <w:rsid w:val="004E171E"/>
    <w:rsid w:val="004E68EA"/>
    <w:rsid w:val="004F4E04"/>
    <w:rsid w:val="004F5637"/>
    <w:rsid w:val="00501A08"/>
    <w:rsid w:val="005437CF"/>
    <w:rsid w:val="005501AF"/>
    <w:rsid w:val="00550BA4"/>
    <w:rsid w:val="00571432"/>
    <w:rsid w:val="00580B76"/>
    <w:rsid w:val="0058733F"/>
    <w:rsid w:val="00587FD2"/>
    <w:rsid w:val="005924BF"/>
    <w:rsid w:val="00592A80"/>
    <w:rsid w:val="005A27A0"/>
    <w:rsid w:val="005B0852"/>
    <w:rsid w:val="005C0A20"/>
    <w:rsid w:val="005D6A31"/>
    <w:rsid w:val="005E04EA"/>
    <w:rsid w:val="005E2645"/>
    <w:rsid w:val="00601BC3"/>
    <w:rsid w:val="00604D5A"/>
    <w:rsid w:val="00606550"/>
    <w:rsid w:val="00617FCB"/>
    <w:rsid w:val="00661545"/>
    <w:rsid w:val="0066606B"/>
    <w:rsid w:val="006675F9"/>
    <w:rsid w:val="0069269C"/>
    <w:rsid w:val="00692DA2"/>
    <w:rsid w:val="006963C4"/>
    <w:rsid w:val="006966D2"/>
    <w:rsid w:val="006A0115"/>
    <w:rsid w:val="006A059C"/>
    <w:rsid w:val="006A3F7C"/>
    <w:rsid w:val="006A5B5E"/>
    <w:rsid w:val="006B59B7"/>
    <w:rsid w:val="006C2FF0"/>
    <w:rsid w:val="006C6B00"/>
    <w:rsid w:val="006E1112"/>
    <w:rsid w:val="006E7697"/>
    <w:rsid w:val="006F01C1"/>
    <w:rsid w:val="006F575B"/>
    <w:rsid w:val="006F789B"/>
    <w:rsid w:val="007004D5"/>
    <w:rsid w:val="007010EE"/>
    <w:rsid w:val="00702491"/>
    <w:rsid w:val="00704DC6"/>
    <w:rsid w:val="007117B6"/>
    <w:rsid w:val="00713ACC"/>
    <w:rsid w:val="00713C79"/>
    <w:rsid w:val="00720B12"/>
    <w:rsid w:val="00741CF9"/>
    <w:rsid w:val="00751FD7"/>
    <w:rsid w:val="007522D7"/>
    <w:rsid w:val="007539C9"/>
    <w:rsid w:val="00761AFE"/>
    <w:rsid w:val="007712CF"/>
    <w:rsid w:val="00781754"/>
    <w:rsid w:val="00782505"/>
    <w:rsid w:val="0078523B"/>
    <w:rsid w:val="00787980"/>
    <w:rsid w:val="007B5549"/>
    <w:rsid w:val="007C1A1C"/>
    <w:rsid w:val="007C4797"/>
    <w:rsid w:val="007C6459"/>
    <w:rsid w:val="007E00ED"/>
    <w:rsid w:val="007F02ED"/>
    <w:rsid w:val="007F2463"/>
    <w:rsid w:val="007F3458"/>
    <w:rsid w:val="007F4B89"/>
    <w:rsid w:val="007F4DA4"/>
    <w:rsid w:val="008018B0"/>
    <w:rsid w:val="00810EF1"/>
    <w:rsid w:val="00813B90"/>
    <w:rsid w:val="00815F6F"/>
    <w:rsid w:val="00823587"/>
    <w:rsid w:val="00831944"/>
    <w:rsid w:val="00832CE5"/>
    <w:rsid w:val="008444B1"/>
    <w:rsid w:val="00845352"/>
    <w:rsid w:val="008458BD"/>
    <w:rsid w:val="00845A13"/>
    <w:rsid w:val="0085087C"/>
    <w:rsid w:val="0085781C"/>
    <w:rsid w:val="008734FF"/>
    <w:rsid w:val="0089270A"/>
    <w:rsid w:val="008A56A4"/>
    <w:rsid w:val="008A57CD"/>
    <w:rsid w:val="008B0108"/>
    <w:rsid w:val="008B1EDD"/>
    <w:rsid w:val="008C51C7"/>
    <w:rsid w:val="008D3FD2"/>
    <w:rsid w:val="008E2A9A"/>
    <w:rsid w:val="008F53DE"/>
    <w:rsid w:val="00913B89"/>
    <w:rsid w:val="0093263A"/>
    <w:rsid w:val="009373A4"/>
    <w:rsid w:val="00957579"/>
    <w:rsid w:val="00963509"/>
    <w:rsid w:val="0097688C"/>
    <w:rsid w:val="00982354"/>
    <w:rsid w:val="0098489F"/>
    <w:rsid w:val="0098699B"/>
    <w:rsid w:val="00987595"/>
    <w:rsid w:val="00993B01"/>
    <w:rsid w:val="00997DD5"/>
    <w:rsid w:val="009A3426"/>
    <w:rsid w:val="009A7228"/>
    <w:rsid w:val="009B4D88"/>
    <w:rsid w:val="009C063E"/>
    <w:rsid w:val="009C22B2"/>
    <w:rsid w:val="009C5641"/>
    <w:rsid w:val="009D7648"/>
    <w:rsid w:val="009E41A3"/>
    <w:rsid w:val="009E59A3"/>
    <w:rsid w:val="009E6A90"/>
    <w:rsid w:val="00A03879"/>
    <w:rsid w:val="00A06E41"/>
    <w:rsid w:val="00A07454"/>
    <w:rsid w:val="00A126C1"/>
    <w:rsid w:val="00A22C85"/>
    <w:rsid w:val="00A32CC1"/>
    <w:rsid w:val="00A4075B"/>
    <w:rsid w:val="00A51415"/>
    <w:rsid w:val="00A5390C"/>
    <w:rsid w:val="00A57E5A"/>
    <w:rsid w:val="00A80C8A"/>
    <w:rsid w:val="00A96342"/>
    <w:rsid w:val="00A97233"/>
    <w:rsid w:val="00AA4D51"/>
    <w:rsid w:val="00AB21D1"/>
    <w:rsid w:val="00AE127D"/>
    <w:rsid w:val="00AF187F"/>
    <w:rsid w:val="00B14882"/>
    <w:rsid w:val="00B253BD"/>
    <w:rsid w:val="00B36082"/>
    <w:rsid w:val="00B50701"/>
    <w:rsid w:val="00B52BB0"/>
    <w:rsid w:val="00B53E06"/>
    <w:rsid w:val="00B63964"/>
    <w:rsid w:val="00B73CA2"/>
    <w:rsid w:val="00B74A6D"/>
    <w:rsid w:val="00B85846"/>
    <w:rsid w:val="00B87896"/>
    <w:rsid w:val="00B92A5C"/>
    <w:rsid w:val="00B9622C"/>
    <w:rsid w:val="00BA3303"/>
    <w:rsid w:val="00BA66AD"/>
    <w:rsid w:val="00BB1BC2"/>
    <w:rsid w:val="00BC5A19"/>
    <w:rsid w:val="00BC690F"/>
    <w:rsid w:val="00BE5E31"/>
    <w:rsid w:val="00C1637B"/>
    <w:rsid w:val="00C171EC"/>
    <w:rsid w:val="00C20390"/>
    <w:rsid w:val="00C247F5"/>
    <w:rsid w:val="00C274F4"/>
    <w:rsid w:val="00C44B25"/>
    <w:rsid w:val="00C50685"/>
    <w:rsid w:val="00C556BF"/>
    <w:rsid w:val="00C55ECD"/>
    <w:rsid w:val="00C55EE2"/>
    <w:rsid w:val="00C577F6"/>
    <w:rsid w:val="00C634AF"/>
    <w:rsid w:val="00C65A67"/>
    <w:rsid w:val="00C70AC3"/>
    <w:rsid w:val="00C7636B"/>
    <w:rsid w:val="00C85A54"/>
    <w:rsid w:val="00C9469E"/>
    <w:rsid w:val="00C96032"/>
    <w:rsid w:val="00CA6DB3"/>
    <w:rsid w:val="00CB0530"/>
    <w:rsid w:val="00CB7935"/>
    <w:rsid w:val="00CC7BF3"/>
    <w:rsid w:val="00CD133C"/>
    <w:rsid w:val="00D00617"/>
    <w:rsid w:val="00D047D9"/>
    <w:rsid w:val="00D10091"/>
    <w:rsid w:val="00D25832"/>
    <w:rsid w:val="00D30B6A"/>
    <w:rsid w:val="00D363C9"/>
    <w:rsid w:val="00D37EA4"/>
    <w:rsid w:val="00D64930"/>
    <w:rsid w:val="00D663E8"/>
    <w:rsid w:val="00D93FE2"/>
    <w:rsid w:val="00DA0D4F"/>
    <w:rsid w:val="00DA1697"/>
    <w:rsid w:val="00DA3951"/>
    <w:rsid w:val="00DA4996"/>
    <w:rsid w:val="00DB2F4E"/>
    <w:rsid w:val="00DB4E1A"/>
    <w:rsid w:val="00DC26BC"/>
    <w:rsid w:val="00DD7E31"/>
    <w:rsid w:val="00DE4432"/>
    <w:rsid w:val="00DE60CC"/>
    <w:rsid w:val="00DF7500"/>
    <w:rsid w:val="00E07383"/>
    <w:rsid w:val="00E10039"/>
    <w:rsid w:val="00E105B1"/>
    <w:rsid w:val="00E128C6"/>
    <w:rsid w:val="00E16942"/>
    <w:rsid w:val="00E20EF2"/>
    <w:rsid w:val="00E34267"/>
    <w:rsid w:val="00E364CA"/>
    <w:rsid w:val="00E36D44"/>
    <w:rsid w:val="00E66C07"/>
    <w:rsid w:val="00E74FDC"/>
    <w:rsid w:val="00E849E9"/>
    <w:rsid w:val="00E91B7D"/>
    <w:rsid w:val="00E94B5C"/>
    <w:rsid w:val="00E96054"/>
    <w:rsid w:val="00EA0075"/>
    <w:rsid w:val="00EA079D"/>
    <w:rsid w:val="00EA2049"/>
    <w:rsid w:val="00EA2C2E"/>
    <w:rsid w:val="00EA61E4"/>
    <w:rsid w:val="00EB36C7"/>
    <w:rsid w:val="00EB3BA4"/>
    <w:rsid w:val="00EC1E6B"/>
    <w:rsid w:val="00EC31F3"/>
    <w:rsid w:val="00EC5D1C"/>
    <w:rsid w:val="00ED1BC7"/>
    <w:rsid w:val="00ED2C46"/>
    <w:rsid w:val="00ED59F1"/>
    <w:rsid w:val="00F168B2"/>
    <w:rsid w:val="00F27246"/>
    <w:rsid w:val="00F36AE3"/>
    <w:rsid w:val="00F42AEF"/>
    <w:rsid w:val="00F468C2"/>
    <w:rsid w:val="00F46F2E"/>
    <w:rsid w:val="00F549A5"/>
    <w:rsid w:val="00F65F1A"/>
    <w:rsid w:val="00F81B04"/>
    <w:rsid w:val="00F8291B"/>
    <w:rsid w:val="00F92170"/>
    <w:rsid w:val="00F92F2A"/>
    <w:rsid w:val="00F94B72"/>
    <w:rsid w:val="00FD40D2"/>
    <w:rsid w:val="00FD5920"/>
    <w:rsid w:val="00FD627E"/>
    <w:rsid w:val="00FD7968"/>
    <w:rsid w:val="00FE2D4C"/>
    <w:rsid w:val="00FE541F"/>
    <w:rsid w:val="00FF594B"/>
    <w:rsid w:val="00FF65BA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docId w15:val="{921FE9BE-CF1C-4E41-89C9-D9119AFF0A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customStyle="1" w:styleId="Char">
    <w:name w:val="Char"/>
    <w:basedOn w:val="Normal"/>
    <w:semiHidden/>
    <w:rsid w:val="00F92170"/>
    <w:pPr>
      <w:spacing w:before="40" w:line="240" w:lineRule="exact"/>
      <w:ind w:firstLine="284"/>
      <w:jc w:val="both"/>
    </w:pPr>
    <w:rPr>
      <w:rFonts w:ascii="Arial" w:eastAsia="Times New Roman" w:hAnsi="Arial" w:cs="Times New Roman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F92170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7C1A1C"/>
  </w:style>
  <w:style w:type="paragraph" w:customStyle="1" w:styleId="MTDisplayEquation">
    <w:name w:val="MTDisplayEquation"/>
    <w:basedOn w:val="Normal"/>
    <w:next w:val="Normal"/>
    <w:link w:val="MTDisplayEquationChar"/>
    <w:rsid w:val="007C1A1C"/>
    <w:pPr>
      <w:tabs>
        <w:tab w:val="center" w:pos="4680"/>
        <w:tab w:val="right" w:pos="9360"/>
      </w:tabs>
      <w:spacing w:after="0" w:line="276" w:lineRule="auto"/>
      <w:contextualSpacing/>
      <w:jc w:val="both"/>
    </w:pPr>
    <w:rPr>
      <w:rFonts w:ascii="Times New Roman" w:eastAsia="Times New Roman" w:hAnsi="Times New Roman" w:cs="Times New Roman"/>
      <w:sz w:val="26"/>
      <w:szCs w:val="26"/>
      <w:lang w:val="x-none"/>
    </w:rPr>
  </w:style>
  <w:style w:type="character" w:customStyle="1" w:styleId="MTDisplayEquationChar">
    <w:name w:val="MTDisplayEquation Char"/>
    <w:link w:val="MTDisplayEquation"/>
    <w:rsid w:val="007C1A1C"/>
    <w:rPr>
      <w:rFonts w:ascii="Times New Roman" w:eastAsia="Times New Roman" w:hAnsi="Times New Roman" w:cs="Times New Roman"/>
      <w:sz w:val="26"/>
      <w:szCs w:val="26"/>
      <w:lang w:val="x-none"/>
    </w:rPr>
  </w:style>
  <w:style w:type="paragraph" w:customStyle="1" w:styleId="Normal025">
    <w:name w:val="Normal_0_25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012">
    <w:name w:val="Normal_0_12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1">
    <w:name w:val="Normal_1"/>
    <w:qFormat/>
    <w:rsid w:val="008B1E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aliases w:val="tham khao"/>
    <w:basedOn w:val="TableNormal"/>
    <w:uiPriority w:val="39"/>
    <w:rsid w:val="004120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ancuaDanhsach">
    <w:name w:val="Đoạn của Danh sách"/>
    <w:basedOn w:val="Normal"/>
    <w:link w:val="oancuaDanhsachChar"/>
    <w:uiPriority w:val="34"/>
    <w:qFormat/>
    <w:rsid w:val="00BA3303"/>
    <w:pPr>
      <w:ind w:left="720"/>
      <w:contextualSpacing/>
    </w:pPr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oancuaDanhsachChar">
    <w:name w:val="Đoạn của Danh sách Char"/>
    <w:link w:val="oancuaDanhsach"/>
    <w:uiPriority w:val="34"/>
    <w:rsid w:val="00BA3303"/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NoSpacingChar">
    <w:name w:val="No Spacing Char"/>
    <w:link w:val="NoSpacing"/>
    <w:locked/>
    <w:rsid w:val="003D5F5B"/>
  </w:style>
  <w:style w:type="paragraph" w:customStyle="1" w:styleId="cau">
    <w:name w:val="cau"/>
    <w:basedOn w:val="Normal"/>
    <w:qFormat/>
    <w:rsid w:val="009E59A3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paragraph" w:customStyle="1" w:styleId="msonormal0">
    <w:name w:val="msonormal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">
    <w:name w:val="Normal_0"/>
    <w:qFormat/>
    <w:rsid w:val="001005D8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sonormalcxspmiddle">
    <w:name w:val="msonormalcxspmiddle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1">
    <w:name w:val="fontstyle21"/>
    <w:rsid w:val="00B148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2E015D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019">
    <w:name w:val="Normal_0_19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unhideWhenUsed/>
    <w:rsid w:val="003B77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customStyle="1" w:styleId="Normal02">
    <w:name w:val="Normal_0_2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77C9"/>
    <w:rPr>
      <w:rFonts w:ascii="Segoe UI" w:eastAsiaTheme="minorHAnsi" w:hAnsi="Segoe UI" w:cs="Segoe UI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B77C9"/>
    <w:pPr>
      <w:spacing w:after="0" w:line="240" w:lineRule="auto"/>
    </w:pPr>
    <w:rPr>
      <w:rFonts w:ascii="Segoe UI" w:eastAsiaTheme="minorHAnsi" w:hAnsi="Segoe UI" w:cs="Segoe UI"/>
      <w:sz w:val="18"/>
      <w:szCs w:val="18"/>
    </w:rPr>
  </w:style>
  <w:style w:type="character" w:customStyle="1" w:styleId="BalloonTextChar1">
    <w:name w:val="Balloon Text Char1"/>
    <w:basedOn w:val="DefaultParagraphFont"/>
    <w:uiPriority w:val="99"/>
    <w:semiHidden/>
    <w:rsid w:val="003B77C9"/>
    <w:rPr>
      <w:rFonts w:ascii="Segoe UI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B77C9"/>
    <w:rPr>
      <w:rFonts w:ascii="Times New Roman" w:eastAsiaTheme="minorHAnsi" w:hAnsi="Times New Roman"/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B77C9"/>
    <w:pPr>
      <w:spacing w:line="240" w:lineRule="auto"/>
    </w:pPr>
    <w:rPr>
      <w:rFonts w:ascii="Times New Roman" w:eastAsiaTheme="minorHAnsi" w:hAnsi="Times New Roman"/>
      <w:sz w:val="20"/>
      <w:szCs w:val="20"/>
    </w:rPr>
  </w:style>
  <w:style w:type="character" w:customStyle="1" w:styleId="CommentTextChar1">
    <w:name w:val="Comment Text Char1"/>
    <w:basedOn w:val="DefaultParagraphFont"/>
    <w:uiPriority w:val="99"/>
    <w:semiHidden/>
    <w:rsid w:val="003B77C9"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B77C9"/>
    <w:rPr>
      <w:rFonts w:ascii="Times New Roman" w:eastAsiaTheme="minorHAnsi" w:hAnsi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B77C9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3B77C9"/>
    <w:rPr>
      <w:b/>
      <w:bCs/>
      <w:sz w:val="20"/>
      <w:szCs w:val="20"/>
    </w:rPr>
  </w:style>
  <w:style w:type="paragraph" w:customStyle="1" w:styleId="Vnbnnidung">
    <w:name w:val="Văn bản nội dung"/>
    <w:basedOn w:val="Normal"/>
    <w:link w:val="Vnbnnidung0"/>
    <w:rsid w:val="003B77C9"/>
    <w:pPr>
      <w:widowControl w:val="0"/>
      <w:shd w:val="clear" w:color="auto" w:fill="FFFFFF"/>
      <w:spacing w:before="120" w:after="0" w:line="288" w:lineRule="auto"/>
      <w:ind w:left="992" w:hanging="992"/>
      <w:jc w:val="both"/>
    </w:pPr>
    <w:rPr>
      <w:rFonts w:ascii="Times New Roman" w:eastAsia="Times New Roman" w:hAnsi="Times New Roman" w:cs="Times New Roman"/>
      <w:lang w:val="vi-VN" w:eastAsia="vi-VN"/>
    </w:rPr>
  </w:style>
  <w:style w:type="character" w:customStyle="1" w:styleId="Vnbnnidung0">
    <w:name w:val="Văn bản nội dung_"/>
    <w:basedOn w:val="DefaultParagraphFont"/>
    <w:link w:val="Vnbnnidung"/>
    <w:rsid w:val="003B77C9"/>
    <w:rPr>
      <w:rFonts w:ascii="Times New Roman" w:eastAsia="Times New Roman" w:hAnsi="Times New Roman" w:cs="Times New Roman"/>
      <w:shd w:val="clear" w:color="auto" w:fill="FFFFFF"/>
      <w:lang w:val="vi-VN" w:eastAsia="vi-VN"/>
    </w:rPr>
  </w:style>
  <w:style w:type="table" w:customStyle="1" w:styleId="TableGrid1">
    <w:name w:val="Table Grid1"/>
    <w:basedOn w:val="TableNormal"/>
    <w:next w:val="TableGrid"/>
    <w:uiPriority w:val="39"/>
    <w:rsid w:val="003B77C9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027">
    <w:name w:val="Normal_0_27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en-GB"/>
    </w:rPr>
  </w:style>
  <w:style w:type="paragraph" w:customStyle="1" w:styleId="Normal020">
    <w:name w:val="Normal_0_20"/>
    <w:qFormat/>
    <w:rsid w:val="00997DD5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Vnbnnidung2">
    <w:name w:val="Văn bản nội dung (2)_"/>
    <w:basedOn w:val="DefaultParagraphFont"/>
    <w:link w:val="Vnbnnidung20"/>
    <w:locked/>
    <w:rsid w:val="001F2F46"/>
    <w:rPr>
      <w:color w:val="606060"/>
      <w:sz w:val="30"/>
      <w:szCs w:val="30"/>
      <w:shd w:val="clear" w:color="auto" w:fill="FFFFFF"/>
    </w:rPr>
  </w:style>
  <w:style w:type="paragraph" w:customStyle="1" w:styleId="Vnbnnidung20">
    <w:name w:val="Văn bản nội dung (2)"/>
    <w:basedOn w:val="Normal"/>
    <w:link w:val="Vnbnnidung2"/>
    <w:rsid w:val="001F2F46"/>
    <w:pPr>
      <w:widowControl w:val="0"/>
      <w:shd w:val="clear" w:color="auto" w:fill="FFFFFF"/>
      <w:spacing w:after="120" w:line="240" w:lineRule="auto"/>
      <w:ind w:firstLine="160"/>
    </w:pPr>
    <w:rPr>
      <w:color w:val="606060"/>
      <w:sz w:val="30"/>
      <w:szCs w:val="30"/>
    </w:rPr>
  </w:style>
  <w:style w:type="paragraph" w:customStyle="1" w:styleId="tn1dong">
    <w:name w:val="tn1dong"/>
    <w:basedOn w:val="Normal"/>
    <w:qFormat/>
    <w:rsid w:val="009D7648"/>
    <w:pPr>
      <w:tabs>
        <w:tab w:val="left" w:pos="425"/>
        <w:tab w:val="left" w:pos="2268"/>
        <w:tab w:val="left" w:pos="4111"/>
        <w:tab w:val="left" w:pos="5954"/>
      </w:tabs>
      <w:spacing w:after="0" w:line="240" w:lineRule="auto"/>
      <w:ind w:left="709" w:hanging="284"/>
      <w:jc w:val="both"/>
    </w:pPr>
    <w:rPr>
      <w:rFonts w:ascii="Times New Roman" w:eastAsia="Calibri" w:hAnsi="Times New Roman" w:cs="Times New Roman"/>
      <w:sz w:val="24"/>
      <w:szCs w:val="24"/>
      <w:lang w:val="pt-BR"/>
    </w:rPr>
  </w:style>
  <w:style w:type="paragraph" w:customStyle="1" w:styleId="ListParagraph1">
    <w:name w:val="List Paragraph1"/>
    <w:basedOn w:val="Normal"/>
    <w:uiPriority w:val="34"/>
    <w:qFormat/>
    <w:rsid w:val="00815F6F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numbering" w:customStyle="1" w:styleId="NoList1">
    <w:name w:val="No List1"/>
    <w:next w:val="NoList"/>
    <w:uiPriority w:val="99"/>
    <w:semiHidden/>
    <w:unhideWhenUsed/>
    <w:rsid w:val="007F246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39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36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899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56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1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9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7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6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83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6.bin"/><Relationship Id="rId170" Type="http://schemas.openxmlformats.org/officeDocument/2006/relationships/oleObject" Target="embeddings/oleObject106.bin"/><Relationship Id="rId268" Type="http://schemas.openxmlformats.org/officeDocument/2006/relationships/oleObject" Target="embeddings/oleObject193.bin"/><Relationship Id="rId475" Type="http://schemas.openxmlformats.org/officeDocument/2006/relationships/image" Target="media/image173.wmf"/><Relationship Id="rId682" Type="http://schemas.openxmlformats.org/officeDocument/2006/relationships/image" Target="media/image272.wmf"/><Relationship Id="rId128" Type="http://schemas.openxmlformats.org/officeDocument/2006/relationships/oleObject" Target="embeddings/oleObject73.bin"/><Relationship Id="rId335" Type="http://schemas.openxmlformats.org/officeDocument/2006/relationships/image" Target="media/image103.wmf"/><Relationship Id="rId542" Type="http://schemas.openxmlformats.org/officeDocument/2006/relationships/oleObject" Target="embeddings/oleObject330.bin"/><Relationship Id="rId987" Type="http://schemas.openxmlformats.org/officeDocument/2006/relationships/oleObject" Target="embeddings/oleObject589.bin"/><Relationship Id="rId402" Type="http://schemas.openxmlformats.org/officeDocument/2006/relationships/oleObject" Target="embeddings/oleObject260.bin"/><Relationship Id="rId847" Type="http://schemas.openxmlformats.org/officeDocument/2006/relationships/oleObject" Target="embeddings/oleObject511.bin"/><Relationship Id="rId1032" Type="http://schemas.openxmlformats.org/officeDocument/2006/relationships/oleObject" Target="embeddings/oleObject613.bin"/><Relationship Id="rId707" Type="http://schemas.openxmlformats.org/officeDocument/2006/relationships/oleObject" Target="embeddings/oleObject417.bin"/><Relationship Id="rId914" Type="http://schemas.openxmlformats.org/officeDocument/2006/relationships/image" Target="media/image360.wmf"/><Relationship Id="rId43" Type="http://schemas.openxmlformats.org/officeDocument/2006/relationships/oleObject" Target="embeddings/oleObject21.bin"/><Relationship Id="rId192" Type="http://schemas.openxmlformats.org/officeDocument/2006/relationships/oleObject" Target="embeddings/oleObject127.bin"/><Relationship Id="rId497" Type="http://schemas.openxmlformats.org/officeDocument/2006/relationships/image" Target="media/image184.wmf"/><Relationship Id="rId357" Type="http://schemas.openxmlformats.org/officeDocument/2006/relationships/image" Target="media/image114.wmf"/><Relationship Id="rId217" Type="http://schemas.openxmlformats.org/officeDocument/2006/relationships/oleObject" Target="embeddings/oleObject152.bin"/><Relationship Id="rId564" Type="http://schemas.openxmlformats.org/officeDocument/2006/relationships/oleObject" Target="embeddings/oleObject341.bin"/><Relationship Id="rId771" Type="http://schemas.openxmlformats.org/officeDocument/2006/relationships/oleObject" Target="embeddings/oleObject456.bin"/><Relationship Id="rId869" Type="http://schemas.openxmlformats.org/officeDocument/2006/relationships/oleObject" Target="embeddings/oleObject526.bin"/><Relationship Id="rId424" Type="http://schemas.openxmlformats.org/officeDocument/2006/relationships/oleObject" Target="embeddings/oleObject271.bin"/><Relationship Id="rId631" Type="http://schemas.openxmlformats.org/officeDocument/2006/relationships/image" Target="media/image251.wmf"/><Relationship Id="rId729" Type="http://schemas.openxmlformats.org/officeDocument/2006/relationships/oleObject" Target="embeddings/oleObject431.bin"/><Relationship Id="rId1054" Type="http://schemas.openxmlformats.org/officeDocument/2006/relationships/oleObject" Target="embeddings/oleObject635.bin"/><Relationship Id="rId936" Type="http://schemas.openxmlformats.org/officeDocument/2006/relationships/image" Target="media/image371.wmf"/><Relationship Id="rId1121" Type="http://schemas.openxmlformats.org/officeDocument/2006/relationships/oleObject" Target="embeddings/oleObject687.bin"/><Relationship Id="rId65" Type="http://schemas.openxmlformats.org/officeDocument/2006/relationships/oleObject" Target="embeddings/oleObject37.bin"/><Relationship Id="rId281" Type="http://schemas.openxmlformats.org/officeDocument/2006/relationships/image" Target="media/image76.wmf"/><Relationship Id="rId141" Type="http://schemas.openxmlformats.org/officeDocument/2006/relationships/oleObject" Target="embeddings/oleObject82.bin"/><Relationship Id="rId379" Type="http://schemas.openxmlformats.org/officeDocument/2006/relationships/image" Target="media/image125.wmf"/><Relationship Id="rId586" Type="http://schemas.openxmlformats.org/officeDocument/2006/relationships/oleObject" Target="embeddings/oleObject352.bin"/><Relationship Id="rId793" Type="http://schemas.openxmlformats.org/officeDocument/2006/relationships/oleObject" Target="embeddings/oleObject467.bin"/><Relationship Id="rId7" Type="http://schemas.openxmlformats.org/officeDocument/2006/relationships/endnotes" Target="endnotes.xml"/><Relationship Id="rId239" Type="http://schemas.openxmlformats.org/officeDocument/2006/relationships/oleObject" Target="embeddings/oleObject174.bin"/><Relationship Id="rId446" Type="http://schemas.openxmlformats.org/officeDocument/2006/relationships/oleObject" Target="embeddings/oleObject282.bin"/><Relationship Id="rId653" Type="http://schemas.openxmlformats.org/officeDocument/2006/relationships/oleObject" Target="embeddings/oleObject389.bin"/><Relationship Id="rId1076" Type="http://schemas.openxmlformats.org/officeDocument/2006/relationships/oleObject" Target="embeddings/oleObject657.bin"/><Relationship Id="rId306" Type="http://schemas.openxmlformats.org/officeDocument/2006/relationships/oleObject" Target="embeddings/oleObject212.bin"/><Relationship Id="rId860" Type="http://schemas.openxmlformats.org/officeDocument/2006/relationships/image" Target="media/image333.wmf"/><Relationship Id="rId958" Type="http://schemas.openxmlformats.org/officeDocument/2006/relationships/image" Target="media/image382.wmf"/><Relationship Id="rId87" Type="http://schemas.openxmlformats.org/officeDocument/2006/relationships/oleObject" Target="embeddings/oleObject49.bin"/><Relationship Id="rId513" Type="http://schemas.openxmlformats.org/officeDocument/2006/relationships/image" Target="media/image192.wmf"/><Relationship Id="rId720" Type="http://schemas.openxmlformats.org/officeDocument/2006/relationships/image" Target="media/image288.wmf"/><Relationship Id="rId818" Type="http://schemas.openxmlformats.org/officeDocument/2006/relationships/oleObject" Target="embeddings/oleObject484.bin"/><Relationship Id="rId1003" Type="http://schemas.openxmlformats.org/officeDocument/2006/relationships/image" Target="media/image400.wmf"/><Relationship Id="rId14" Type="http://schemas.openxmlformats.org/officeDocument/2006/relationships/image" Target="media/image6.wmf"/><Relationship Id="rId163" Type="http://schemas.openxmlformats.org/officeDocument/2006/relationships/image" Target="media/image55.wmf"/><Relationship Id="rId370" Type="http://schemas.openxmlformats.org/officeDocument/2006/relationships/oleObject" Target="embeddings/oleObject244.bin"/><Relationship Id="rId230" Type="http://schemas.openxmlformats.org/officeDocument/2006/relationships/oleObject" Target="embeddings/oleObject165.bin"/><Relationship Id="rId468" Type="http://schemas.openxmlformats.org/officeDocument/2006/relationships/oleObject" Target="embeddings/oleObject293.bin"/><Relationship Id="rId675" Type="http://schemas.openxmlformats.org/officeDocument/2006/relationships/oleObject" Target="embeddings/oleObject401.bin"/><Relationship Id="rId882" Type="http://schemas.openxmlformats.org/officeDocument/2006/relationships/image" Target="media/image344.wmf"/><Relationship Id="rId1098" Type="http://schemas.openxmlformats.org/officeDocument/2006/relationships/image" Target="media/image417.wmf"/><Relationship Id="rId328" Type="http://schemas.openxmlformats.org/officeDocument/2006/relationships/oleObject" Target="embeddings/oleObject223.bin"/><Relationship Id="rId535" Type="http://schemas.openxmlformats.org/officeDocument/2006/relationships/image" Target="media/image203.wmf"/><Relationship Id="rId742" Type="http://schemas.openxmlformats.org/officeDocument/2006/relationships/image" Target="media/image295.wmf"/><Relationship Id="rId602" Type="http://schemas.openxmlformats.org/officeDocument/2006/relationships/oleObject" Target="embeddings/oleObject360.bin"/><Relationship Id="rId1025" Type="http://schemas.openxmlformats.org/officeDocument/2006/relationships/image" Target="media/image410.wmf"/><Relationship Id="rId241" Type="http://schemas.openxmlformats.org/officeDocument/2006/relationships/oleObject" Target="embeddings/oleObject176.bin"/><Relationship Id="rId479" Type="http://schemas.openxmlformats.org/officeDocument/2006/relationships/image" Target="media/image175.wmf"/><Relationship Id="rId686" Type="http://schemas.openxmlformats.org/officeDocument/2006/relationships/image" Target="media/image274.wmf"/><Relationship Id="rId893" Type="http://schemas.openxmlformats.org/officeDocument/2006/relationships/oleObject" Target="embeddings/oleObject538.bin"/><Relationship Id="rId907" Type="http://schemas.openxmlformats.org/officeDocument/2006/relationships/oleObject" Target="embeddings/oleObject545.bin"/><Relationship Id="rId36" Type="http://schemas.openxmlformats.org/officeDocument/2006/relationships/oleObject" Target="embeddings/oleObject14.bin"/><Relationship Id="rId339" Type="http://schemas.openxmlformats.org/officeDocument/2006/relationships/image" Target="media/image105.wmf"/><Relationship Id="rId546" Type="http://schemas.openxmlformats.org/officeDocument/2006/relationships/oleObject" Target="embeddings/oleObject332.bin"/><Relationship Id="rId753" Type="http://schemas.openxmlformats.org/officeDocument/2006/relationships/oleObject" Target="embeddings/oleObject447.bin"/><Relationship Id="rId101" Type="http://schemas.openxmlformats.org/officeDocument/2006/relationships/oleObject" Target="embeddings/oleObject56.bin"/><Relationship Id="rId185" Type="http://schemas.openxmlformats.org/officeDocument/2006/relationships/oleObject" Target="embeddings/oleObject120.bin"/><Relationship Id="rId406" Type="http://schemas.openxmlformats.org/officeDocument/2006/relationships/oleObject" Target="embeddings/oleObject262.bin"/><Relationship Id="rId960" Type="http://schemas.openxmlformats.org/officeDocument/2006/relationships/image" Target="media/image383.wmf"/><Relationship Id="rId1036" Type="http://schemas.openxmlformats.org/officeDocument/2006/relationships/oleObject" Target="embeddings/oleObject617.bin"/><Relationship Id="rId392" Type="http://schemas.openxmlformats.org/officeDocument/2006/relationships/oleObject" Target="embeddings/oleObject255.bin"/><Relationship Id="rId613" Type="http://schemas.openxmlformats.org/officeDocument/2006/relationships/image" Target="media/image242.wmf"/><Relationship Id="rId697" Type="http://schemas.openxmlformats.org/officeDocument/2006/relationships/oleObject" Target="embeddings/oleObject412.bin"/><Relationship Id="rId820" Type="http://schemas.openxmlformats.org/officeDocument/2006/relationships/oleObject" Target="embeddings/oleObject486.bin"/><Relationship Id="rId918" Type="http://schemas.openxmlformats.org/officeDocument/2006/relationships/image" Target="media/image362.wmf"/><Relationship Id="rId252" Type="http://schemas.openxmlformats.org/officeDocument/2006/relationships/oleObject" Target="embeddings/oleObject183.bin"/><Relationship Id="rId1103" Type="http://schemas.openxmlformats.org/officeDocument/2006/relationships/oleObject" Target="embeddings/oleObject678.bin"/><Relationship Id="rId47" Type="http://schemas.openxmlformats.org/officeDocument/2006/relationships/oleObject" Target="embeddings/oleObject25.bin"/><Relationship Id="rId112" Type="http://schemas.openxmlformats.org/officeDocument/2006/relationships/oleObject" Target="embeddings/oleObject62.bin"/><Relationship Id="rId557" Type="http://schemas.openxmlformats.org/officeDocument/2006/relationships/image" Target="media/image214.wmf"/><Relationship Id="rId764" Type="http://schemas.openxmlformats.org/officeDocument/2006/relationships/image" Target="media/image306.wmf"/><Relationship Id="rId971" Type="http://schemas.openxmlformats.org/officeDocument/2006/relationships/oleObject" Target="embeddings/oleObject577.bin"/><Relationship Id="rId196" Type="http://schemas.openxmlformats.org/officeDocument/2006/relationships/oleObject" Target="embeddings/oleObject131.bin"/><Relationship Id="rId417" Type="http://schemas.openxmlformats.org/officeDocument/2006/relationships/image" Target="media/image144.wmf"/><Relationship Id="rId624" Type="http://schemas.openxmlformats.org/officeDocument/2006/relationships/oleObject" Target="embeddings/oleObject371.bin"/><Relationship Id="rId831" Type="http://schemas.openxmlformats.org/officeDocument/2006/relationships/oleObject" Target="embeddings/oleObject495.bin"/><Relationship Id="rId1047" Type="http://schemas.openxmlformats.org/officeDocument/2006/relationships/oleObject" Target="embeddings/oleObject628.bin"/><Relationship Id="rId263" Type="http://schemas.openxmlformats.org/officeDocument/2006/relationships/oleObject" Target="embeddings/oleObject190.bin"/><Relationship Id="rId470" Type="http://schemas.openxmlformats.org/officeDocument/2006/relationships/oleObject" Target="embeddings/oleObject294.bin"/><Relationship Id="rId929" Type="http://schemas.openxmlformats.org/officeDocument/2006/relationships/oleObject" Target="embeddings/oleObject556.bin"/><Relationship Id="rId1114" Type="http://schemas.openxmlformats.org/officeDocument/2006/relationships/image" Target="media/image425.wmf"/><Relationship Id="rId58" Type="http://schemas.openxmlformats.org/officeDocument/2006/relationships/oleObject" Target="embeddings/oleObject31.bin"/><Relationship Id="rId123" Type="http://schemas.openxmlformats.org/officeDocument/2006/relationships/image" Target="media/image48.wmf"/><Relationship Id="rId330" Type="http://schemas.openxmlformats.org/officeDocument/2006/relationships/oleObject" Target="embeddings/oleObject224.bin"/><Relationship Id="rId568" Type="http://schemas.openxmlformats.org/officeDocument/2006/relationships/oleObject" Target="embeddings/oleObject343.bin"/><Relationship Id="rId775" Type="http://schemas.openxmlformats.org/officeDocument/2006/relationships/oleObject" Target="embeddings/oleObject458.bin"/><Relationship Id="rId982" Type="http://schemas.openxmlformats.org/officeDocument/2006/relationships/image" Target="media/image390.wmf"/><Relationship Id="rId428" Type="http://schemas.openxmlformats.org/officeDocument/2006/relationships/oleObject" Target="embeddings/oleObject273.bin"/><Relationship Id="rId635" Type="http://schemas.openxmlformats.org/officeDocument/2006/relationships/image" Target="media/image253.wmf"/><Relationship Id="rId842" Type="http://schemas.openxmlformats.org/officeDocument/2006/relationships/oleObject" Target="embeddings/oleObject506.bin"/><Relationship Id="rId1058" Type="http://schemas.openxmlformats.org/officeDocument/2006/relationships/oleObject" Target="embeddings/oleObject639.bin"/><Relationship Id="rId274" Type="http://schemas.openxmlformats.org/officeDocument/2006/relationships/oleObject" Target="embeddings/oleObject196.bin"/><Relationship Id="rId481" Type="http://schemas.openxmlformats.org/officeDocument/2006/relationships/image" Target="media/image176.wmf"/><Relationship Id="rId702" Type="http://schemas.openxmlformats.org/officeDocument/2006/relationships/image" Target="media/image282.wmf"/><Relationship Id="rId1125" Type="http://schemas.openxmlformats.org/officeDocument/2006/relationships/oleObject" Target="embeddings/oleObject689.bin"/><Relationship Id="rId69" Type="http://schemas.openxmlformats.org/officeDocument/2006/relationships/image" Target="media/image24.wmf"/><Relationship Id="rId134" Type="http://schemas.openxmlformats.org/officeDocument/2006/relationships/oleObject" Target="embeddings/oleObject76.bin"/><Relationship Id="rId579" Type="http://schemas.openxmlformats.org/officeDocument/2006/relationships/image" Target="media/image225.wmf"/><Relationship Id="rId786" Type="http://schemas.openxmlformats.org/officeDocument/2006/relationships/image" Target="media/image317.wmf"/><Relationship Id="rId993" Type="http://schemas.openxmlformats.org/officeDocument/2006/relationships/oleObject" Target="embeddings/oleObject592.bin"/><Relationship Id="rId341" Type="http://schemas.openxmlformats.org/officeDocument/2006/relationships/image" Target="media/image106.wmf"/><Relationship Id="rId439" Type="http://schemas.openxmlformats.org/officeDocument/2006/relationships/image" Target="media/image155.wmf"/><Relationship Id="rId646" Type="http://schemas.openxmlformats.org/officeDocument/2006/relationships/oleObject" Target="embeddings/oleObject382.bin"/><Relationship Id="rId1069" Type="http://schemas.openxmlformats.org/officeDocument/2006/relationships/oleObject" Target="embeddings/oleObject650.bin"/><Relationship Id="rId201" Type="http://schemas.openxmlformats.org/officeDocument/2006/relationships/oleObject" Target="embeddings/oleObject136.bin"/><Relationship Id="rId285" Type="http://schemas.openxmlformats.org/officeDocument/2006/relationships/image" Target="media/image78.wmf"/><Relationship Id="rId506" Type="http://schemas.openxmlformats.org/officeDocument/2006/relationships/oleObject" Target="embeddings/oleObject312.bin"/><Relationship Id="rId853" Type="http://schemas.openxmlformats.org/officeDocument/2006/relationships/oleObject" Target="embeddings/oleObject517.bin"/><Relationship Id="rId492" Type="http://schemas.openxmlformats.org/officeDocument/2006/relationships/oleObject" Target="embeddings/oleObject305.bin"/><Relationship Id="rId713" Type="http://schemas.openxmlformats.org/officeDocument/2006/relationships/oleObject" Target="embeddings/oleObject421.bin"/><Relationship Id="rId797" Type="http://schemas.openxmlformats.org/officeDocument/2006/relationships/oleObject" Target="embeddings/oleObject469.bin"/><Relationship Id="rId920" Type="http://schemas.openxmlformats.org/officeDocument/2006/relationships/image" Target="media/image363.wmf"/><Relationship Id="rId145" Type="http://schemas.openxmlformats.org/officeDocument/2006/relationships/oleObject" Target="embeddings/oleObject86.bin"/><Relationship Id="rId352" Type="http://schemas.openxmlformats.org/officeDocument/2006/relationships/oleObject" Target="embeddings/oleObject235.bin"/><Relationship Id="rId212" Type="http://schemas.openxmlformats.org/officeDocument/2006/relationships/oleObject" Target="embeddings/oleObject147.bin"/><Relationship Id="rId657" Type="http://schemas.openxmlformats.org/officeDocument/2006/relationships/image" Target="media/image260.wmf"/><Relationship Id="rId864" Type="http://schemas.openxmlformats.org/officeDocument/2006/relationships/image" Target="media/image335.wmf"/><Relationship Id="rId296" Type="http://schemas.openxmlformats.org/officeDocument/2006/relationships/oleObject" Target="embeddings/oleObject207.bin"/><Relationship Id="rId517" Type="http://schemas.openxmlformats.org/officeDocument/2006/relationships/image" Target="media/image194.wmf"/><Relationship Id="rId724" Type="http://schemas.openxmlformats.org/officeDocument/2006/relationships/image" Target="media/image290.wmf"/><Relationship Id="rId931" Type="http://schemas.openxmlformats.org/officeDocument/2006/relationships/oleObject" Target="embeddings/oleObject557.bin"/><Relationship Id="rId60" Type="http://schemas.openxmlformats.org/officeDocument/2006/relationships/oleObject" Target="embeddings/oleObject32.bin"/><Relationship Id="rId156" Type="http://schemas.openxmlformats.org/officeDocument/2006/relationships/oleObject" Target="embeddings/oleObject97.bin"/><Relationship Id="rId363" Type="http://schemas.openxmlformats.org/officeDocument/2006/relationships/image" Target="media/image117.wmf"/><Relationship Id="rId570" Type="http://schemas.openxmlformats.org/officeDocument/2006/relationships/oleObject" Target="embeddings/oleObject344.bin"/><Relationship Id="rId1007" Type="http://schemas.openxmlformats.org/officeDocument/2006/relationships/image" Target="media/image402.wmf"/><Relationship Id="rId223" Type="http://schemas.openxmlformats.org/officeDocument/2006/relationships/oleObject" Target="embeddings/oleObject158.bin"/><Relationship Id="rId430" Type="http://schemas.openxmlformats.org/officeDocument/2006/relationships/oleObject" Target="embeddings/oleObject274.bin"/><Relationship Id="rId668" Type="http://schemas.openxmlformats.org/officeDocument/2006/relationships/image" Target="media/image265.wmf"/><Relationship Id="rId875" Type="http://schemas.openxmlformats.org/officeDocument/2006/relationships/oleObject" Target="embeddings/oleObject529.bin"/><Relationship Id="rId1060" Type="http://schemas.openxmlformats.org/officeDocument/2006/relationships/oleObject" Target="embeddings/oleObject641.bin"/><Relationship Id="rId18" Type="http://schemas.openxmlformats.org/officeDocument/2006/relationships/image" Target="media/image8.wmf"/><Relationship Id="rId528" Type="http://schemas.openxmlformats.org/officeDocument/2006/relationships/oleObject" Target="embeddings/oleObject323.bin"/><Relationship Id="rId735" Type="http://schemas.openxmlformats.org/officeDocument/2006/relationships/oleObject" Target="embeddings/oleObject436.bin"/><Relationship Id="rId942" Type="http://schemas.openxmlformats.org/officeDocument/2006/relationships/image" Target="media/image374.wmf"/><Relationship Id="rId167" Type="http://schemas.openxmlformats.org/officeDocument/2006/relationships/image" Target="media/image57.wmf"/><Relationship Id="rId374" Type="http://schemas.openxmlformats.org/officeDocument/2006/relationships/oleObject" Target="embeddings/oleObject246.bin"/><Relationship Id="rId581" Type="http://schemas.openxmlformats.org/officeDocument/2006/relationships/image" Target="media/image226.wmf"/><Relationship Id="rId1018" Type="http://schemas.openxmlformats.org/officeDocument/2006/relationships/oleObject" Target="embeddings/oleObject605.bin"/><Relationship Id="rId71" Type="http://schemas.openxmlformats.org/officeDocument/2006/relationships/image" Target="media/image25.wmf"/><Relationship Id="rId234" Type="http://schemas.openxmlformats.org/officeDocument/2006/relationships/oleObject" Target="embeddings/oleObject169.bin"/><Relationship Id="rId679" Type="http://schemas.openxmlformats.org/officeDocument/2006/relationships/oleObject" Target="embeddings/oleObject403.bin"/><Relationship Id="rId802" Type="http://schemas.openxmlformats.org/officeDocument/2006/relationships/image" Target="media/image325.wmf"/><Relationship Id="rId886" Type="http://schemas.openxmlformats.org/officeDocument/2006/relationships/image" Target="media/image346.wmf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441" Type="http://schemas.openxmlformats.org/officeDocument/2006/relationships/image" Target="media/image156.wmf"/><Relationship Id="rId539" Type="http://schemas.openxmlformats.org/officeDocument/2006/relationships/image" Target="media/image205.wmf"/><Relationship Id="rId746" Type="http://schemas.openxmlformats.org/officeDocument/2006/relationships/image" Target="media/image297.wmf"/><Relationship Id="rId1071" Type="http://schemas.openxmlformats.org/officeDocument/2006/relationships/oleObject" Target="embeddings/oleObject652.bin"/><Relationship Id="rId178" Type="http://schemas.openxmlformats.org/officeDocument/2006/relationships/oleObject" Target="embeddings/oleObject113.bin"/><Relationship Id="rId301" Type="http://schemas.openxmlformats.org/officeDocument/2006/relationships/image" Target="media/image86.wmf"/><Relationship Id="rId953" Type="http://schemas.openxmlformats.org/officeDocument/2006/relationships/oleObject" Target="embeddings/oleObject568.bin"/><Relationship Id="rId1029" Type="http://schemas.openxmlformats.org/officeDocument/2006/relationships/image" Target="media/image412.wmf"/><Relationship Id="rId82" Type="http://schemas.openxmlformats.org/officeDocument/2006/relationships/oleObject" Target="embeddings/oleObject46.bin"/><Relationship Id="rId385" Type="http://schemas.openxmlformats.org/officeDocument/2006/relationships/image" Target="media/image128.wmf"/><Relationship Id="rId592" Type="http://schemas.openxmlformats.org/officeDocument/2006/relationships/oleObject" Target="embeddings/oleObject355.bin"/><Relationship Id="rId606" Type="http://schemas.openxmlformats.org/officeDocument/2006/relationships/oleObject" Target="embeddings/oleObject362.bin"/><Relationship Id="rId813" Type="http://schemas.openxmlformats.org/officeDocument/2006/relationships/oleObject" Target="embeddings/oleObject479.bin"/><Relationship Id="rId245" Type="http://schemas.openxmlformats.org/officeDocument/2006/relationships/oleObject" Target="embeddings/oleObject178.bin"/><Relationship Id="rId452" Type="http://schemas.openxmlformats.org/officeDocument/2006/relationships/oleObject" Target="embeddings/oleObject285.bin"/><Relationship Id="rId897" Type="http://schemas.openxmlformats.org/officeDocument/2006/relationships/oleObject" Target="embeddings/oleObject540.bin"/><Relationship Id="rId1082" Type="http://schemas.openxmlformats.org/officeDocument/2006/relationships/oleObject" Target="embeddings/oleObject663.bin"/><Relationship Id="rId105" Type="http://schemas.openxmlformats.org/officeDocument/2006/relationships/oleObject" Target="embeddings/oleObject58.bin"/><Relationship Id="rId312" Type="http://schemas.openxmlformats.org/officeDocument/2006/relationships/oleObject" Target="embeddings/oleObject215.bin"/><Relationship Id="rId757" Type="http://schemas.openxmlformats.org/officeDocument/2006/relationships/oleObject" Target="embeddings/oleObject449.bin"/><Relationship Id="rId964" Type="http://schemas.openxmlformats.org/officeDocument/2006/relationships/image" Target="media/image385.wmf"/><Relationship Id="rId93" Type="http://schemas.openxmlformats.org/officeDocument/2006/relationships/oleObject" Target="embeddings/oleObject52.bin"/><Relationship Id="rId189" Type="http://schemas.openxmlformats.org/officeDocument/2006/relationships/oleObject" Target="embeddings/oleObject124.bin"/><Relationship Id="rId396" Type="http://schemas.openxmlformats.org/officeDocument/2006/relationships/oleObject" Target="embeddings/oleObject257.bin"/><Relationship Id="rId617" Type="http://schemas.openxmlformats.org/officeDocument/2006/relationships/image" Target="media/image244.wmf"/><Relationship Id="rId824" Type="http://schemas.openxmlformats.org/officeDocument/2006/relationships/oleObject" Target="embeddings/oleObject490.bin"/><Relationship Id="rId256" Type="http://schemas.openxmlformats.org/officeDocument/2006/relationships/image" Target="media/image65.wmf"/><Relationship Id="rId463" Type="http://schemas.openxmlformats.org/officeDocument/2006/relationships/image" Target="media/image167.wmf"/><Relationship Id="rId670" Type="http://schemas.openxmlformats.org/officeDocument/2006/relationships/image" Target="media/image266.wmf"/><Relationship Id="rId1093" Type="http://schemas.openxmlformats.org/officeDocument/2006/relationships/oleObject" Target="embeddings/oleObject673.bin"/><Relationship Id="rId1107" Type="http://schemas.openxmlformats.org/officeDocument/2006/relationships/oleObject" Target="embeddings/oleObject680.bin"/><Relationship Id="rId116" Type="http://schemas.openxmlformats.org/officeDocument/2006/relationships/oleObject" Target="embeddings/oleObject65.bin"/><Relationship Id="rId323" Type="http://schemas.openxmlformats.org/officeDocument/2006/relationships/image" Target="media/image97.wmf"/><Relationship Id="rId530" Type="http://schemas.openxmlformats.org/officeDocument/2006/relationships/oleObject" Target="embeddings/oleObject324.bin"/><Relationship Id="rId768" Type="http://schemas.openxmlformats.org/officeDocument/2006/relationships/image" Target="media/image308.wmf"/><Relationship Id="rId975" Type="http://schemas.openxmlformats.org/officeDocument/2006/relationships/oleObject" Target="embeddings/oleObject580.bin"/><Relationship Id="rId20" Type="http://schemas.openxmlformats.org/officeDocument/2006/relationships/image" Target="media/image9.wmf"/><Relationship Id="rId628" Type="http://schemas.openxmlformats.org/officeDocument/2006/relationships/oleObject" Target="embeddings/oleObject373.bin"/><Relationship Id="rId835" Type="http://schemas.openxmlformats.org/officeDocument/2006/relationships/oleObject" Target="embeddings/oleObject499.bin"/><Relationship Id="rId267" Type="http://schemas.openxmlformats.org/officeDocument/2006/relationships/image" Target="media/image69.wmf"/><Relationship Id="rId474" Type="http://schemas.openxmlformats.org/officeDocument/2006/relationships/oleObject" Target="embeddings/oleObject296.bin"/><Relationship Id="rId1020" Type="http://schemas.openxmlformats.org/officeDocument/2006/relationships/oleObject" Target="embeddings/oleObject607.bin"/><Relationship Id="rId1118" Type="http://schemas.openxmlformats.org/officeDocument/2006/relationships/image" Target="media/image427.wmf"/><Relationship Id="rId127" Type="http://schemas.openxmlformats.org/officeDocument/2006/relationships/image" Target="media/image49.wmf"/><Relationship Id="rId681" Type="http://schemas.openxmlformats.org/officeDocument/2006/relationships/oleObject" Target="embeddings/oleObject404.bin"/><Relationship Id="rId779" Type="http://schemas.openxmlformats.org/officeDocument/2006/relationships/oleObject" Target="embeddings/oleObject460.bin"/><Relationship Id="rId902" Type="http://schemas.openxmlformats.org/officeDocument/2006/relationships/image" Target="media/image354.wmf"/><Relationship Id="rId986" Type="http://schemas.openxmlformats.org/officeDocument/2006/relationships/image" Target="media/image392.wmf"/><Relationship Id="rId31" Type="http://schemas.openxmlformats.org/officeDocument/2006/relationships/oleObject" Target="embeddings/oleObject11.bin"/><Relationship Id="rId334" Type="http://schemas.openxmlformats.org/officeDocument/2006/relationships/oleObject" Target="embeddings/oleObject226.bin"/><Relationship Id="rId541" Type="http://schemas.openxmlformats.org/officeDocument/2006/relationships/image" Target="media/image206.wmf"/><Relationship Id="rId639" Type="http://schemas.openxmlformats.org/officeDocument/2006/relationships/image" Target="media/image255.wmf"/><Relationship Id="rId180" Type="http://schemas.openxmlformats.org/officeDocument/2006/relationships/oleObject" Target="embeddings/oleObject115.bin"/><Relationship Id="rId278" Type="http://schemas.openxmlformats.org/officeDocument/2006/relationships/oleObject" Target="embeddings/oleObject198.bin"/><Relationship Id="rId401" Type="http://schemas.openxmlformats.org/officeDocument/2006/relationships/image" Target="media/image136.wmf"/><Relationship Id="rId846" Type="http://schemas.openxmlformats.org/officeDocument/2006/relationships/oleObject" Target="embeddings/oleObject510.bin"/><Relationship Id="rId1031" Type="http://schemas.openxmlformats.org/officeDocument/2006/relationships/image" Target="media/image413.wmf"/><Relationship Id="rId1129" Type="http://schemas.openxmlformats.org/officeDocument/2006/relationships/oleObject" Target="embeddings/oleObject691.bin"/><Relationship Id="rId485" Type="http://schemas.openxmlformats.org/officeDocument/2006/relationships/image" Target="media/image178.wmf"/><Relationship Id="rId692" Type="http://schemas.openxmlformats.org/officeDocument/2006/relationships/image" Target="media/image277.wmf"/><Relationship Id="rId706" Type="http://schemas.openxmlformats.org/officeDocument/2006/relationships/image" Target="media/image284.wmf"/><Relationship Id="rId913" Type="http://schemas.openxmlformats.org/officeDocument/2006/relationships/oleObject" Target="embeddings/oleObject548.bin"/><Relationship Id="rId42" Type="http://schemas.openxmlformats.org/officeDocument/2006/relationships/oleObject" Target="embeddings/oleObject20.bin"/><Relationship Id="rId138" Type="http://schemas.openxmlformats.org/officeDocument/2006/relationships/oleObject" Target="embeddings/oleObject79.bin"/><Relationship Id="rId345" Type="http://schemas.openxmlformats.org/officeDocument/2006/relationships/image" Target="media/image108.wmf"/><Relationship Id="rId552" Type="http://schemas.openxmlformats.org/officeDocument/2006/relationships/oleObject" Target="embeddings/oleObject335.bin"/><Relationship Id="rId997" Type="http://schemas.openxmlformats.org/officeDocument/2006/relationships/oleObject" Target="embeddings/oleObject594.bin"/><Relationship Id="rId191" Type="http://schemas.openxmlformats.org/officeDocument/2006/relationships/oleObject" Target="embeddings/oleObject126.bin"/><Relationship Id="rId205" Type="http://schemas.openxmlformats.org/officeDocument/2006/relationships/oleObject" Target="embeddings/oleObject140.bin"/><Relationship Id="rId412" Type="http://schemas.openxmlformats.org/officeDocument/2006/relationships/oleObject" Target="embeddings/oleObject265.bin"/><Relationship Id="rId857" Type="http://schemas.openxmlformats.org/officeDocument/2006/relationships/oleObject" Target="embeddings/oleObject520.bin"/><Relationship Id="rId1042" Type="http://schemas.openxmlformats.org/officeDocument/2006/relationships/oleObject" Target="embeddings/oleObject623.bin"/><Relationship Id="rId289" Type="http://schemas.openxmlformats.org/officeDocument/2006/relationships/image" Target="media/image80.wmf"/><Relationship Id="rId496" Type="http://schemas.openxmlformats.org/officeDocument/2006/relationships/oleObject" Target="embeddings/oleObject307.bin"/><Relationship Id="rId717" Type="http://schemas.openxmlformats.org/officeDocument/2006/relationships/oleObject" Target="embeddings/oleObject425.bin"/><Relationship Id="rId924" Type="http://schemas.openxmlformats.org/officeDocument/2006/relationships/image" Target="media/image365.wmf"/><Relationship Id="rId53" Type="http://schemas.openxmlformats.org/officeDocument/2006/relationships/image" Target="media/image19.wmf"/><Relationship Id="rId149" Type="http://schemas.openxmlformats.org/officeDocument/2006/relationships/oleObject" Target="embeddings/oleObject90.bin"/><Relationship Id="rId356" Type="http://schemas.openxmlformats.org/officeDocument/2006/relationships/oleObject" Target="embeddings/oleObject237.bin"/><Relationship Id="rId563" Type="http://schemas.openxmlformats.org/officeDocument/2006/relationships/image" Target="media/image217.wmf"/><Relationship Id="rId770" Type="http://schemas.openxmlformats.org/officeDocument/2006/relationships/image" Target="media/image309.wmf"/><Relationship Id="rId216" Type="http://schemas.openxmlformats.org/officeDocument/2006/relationships/oleObject" Target="embeddings/oleObject151.bin"/><Relationship Id="rId423" Type="http://schemas.openxmlformats.org/officeDocument/2006/relationships/image" Target="media/image147.wmf"/><Relationship Id="rId868" Type="http://schemas.openxmlformats.org/officeDocument/2006/relationships/image" Target="media/image337.wmf"/><Relationship Id="rId1053" Type="http://schemas.openxmlformats.org/officeDocument/2006/relationships/oleObject" Target="embeddings/oleObject634.bin"/><Relationship Id="rId630" Type="http://schemas.openxmlformats.org/officeDocument/2006/relationships/oleObject" Target="embeddings/oleObject374.bin"/><Relationship Id="rId728" Type="http://schemas.openxmlformats.org/officeDocument/2006/relationships/image" Target="media/image292.wmf"/><Relationship Id="rId935" Type="http://schemas.openxmlformats.org/officeDocument/2006/relationships/oleObject" Target="embeddings/oleObject559.bin"/><Relationship Id="rId64" Type="http://schemas.openxmlformats.org/officeDocument/2006/relationships/oleObject" Target="embeddings/oleObject36.bin"/><Relationship Id="rId367" Type="http://schemas.openxmlformats.org/officeDocument/2006/relationships/image" Target="media/image119.wmf"/><Relationship Id="rId574" Type="http://schemas.openxmlformats.org/officeDocument/2006/relationships/oleObject" Target="embeddings/oleObject346.bin"/><Relationship Id="rId1120" Type="http://schemas.openxmlformats.org/officeDocument/2006/relationships/image" Target="media/image428.wmf"/><Relationship Id="rId227" Type="http://schemas.openxmlformats.org/officeDocument/2006/relationships/oleObject" Target="embeddings/oleObject162.bin"/><Relationship Id="rId781" Type="http://schemas.openxmlformats.org/officeDocument/2006/relationships/oleObject" Target="embeddings/oleObject461.bin"/><Relationship Id="rId879" Type="http://schemas.openxmlformats.org/officeDocument/2006/relationships/oleObject" Target="embeddings/oleObject531.bin"/><Relationship Id="rId434" Type="http://schemas.openxmlformats.org/officeDocument/2006/relationships/oleObject" Target="embeddings/oleObject276.bin"/><Relationship Id="rId641" Type="http://schemas.openxmlformats.org/officeDocument/2006/relationships/image" Target="media/image256.wmf"/><Relationship Id="rId739" Type="http://schemas.openxmlformats.org/officeDocument/2006/relationships/oleObject" Target="embeddings/oleObject440.bin"/><Relationship Id="rId1064" Type="http://schemas.openxmlformats.org/officeDocument/2006/relationships/oleObject" Target="embeddings/oleObject645.bin"/><Relationship Id="rId280" Type="http://schemas.openxmlformats.org/officeDocument/2006/relationships/oleObject" Target="embeddings/oleObject199.bin"/><Relationship Id="rId501" Type="http://schemas.openxmlformats.org/officeDocument/2006/relationships/image" Target="media/image186.wmf"/><Relationship Id="rId946" Type="http://schemas.openxmlformats.org/officeDocument/2006/relationships/image" Target="media/image376.wmf"/><Relationship Id="rId1131" Type="http://schemas.openxmlformats.org/officeDocument/2006/relationships/oleObject" Target="embeddings/oleObject692.bin"/><Relationship Id="rId75" Type="http://schemas.openxmlformats.org/officeDocument/2006/relationships/image" Target="media/image27.wmf"/><Relationship Id="rId140" Type="http://schemas.openxmlformats.org/officeDocument/2006/relationships/oleObject" Target="embeddings/oleObject81.bin"/><Relationship Id="rId378" Type="http://schemas.openxmlformats.org/officeDocument/2006/relationships/oleObject" Target="embeddings/oleObject248.bin"/><Relationship Id="rId585" Type="http://schemas.openxmlformats.org/officeDocument/2006/relationships/image" Target="media/image228.wmf"/><Relationship Id="rId792" Type="http://schemas.openxmlformats.org/officeDocument/2006/relationships/image" Target="media/image320.wmf"/><Relationship Id="rId806" Type="http://schemas.openxmlformats.org/officeDocument/2006/relationships/image" Target="media/image327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73.bin"/><Relationship Id="rId445" Type="http://schemas.openxmlformats.org/officeDocument/2006/relationships/image" Target="media/image158.wmf"/><Relationship Id="rId652" Type="http://schemas.openxmlformats.org/officeDocument/2006/relationships/oleObject" Target="embeddings/oleObject388.bin"/><Relationship Id="rId1075" Type="http://schemas.openxmlformats.org/officeDocument/2006/relationships/oleObject" Target="embeddings/oleObject656.bin"/><Relationship Id="rId291" Type="http://schemas.openxmlformats.org/officeDocument/2006/relationships/image" Target="media/image81.wmf"/><Relationship Id="rId305" Type="http://schemas.openxmlformats.org/officeDocument/2006/relationships/image" Target="media/image88.wmf"/><Relationship Id="rId512" Type="http://schemas.openxmlformats.org/officeDocument/2006/relationships/oleObject" Target="embeddings/oleObject315.bin"/><Relationship Id="rId957" Type="http://schemas.openxmlformats.org/officeDocument/2006/relationships/oleObject" Target="embeddings/oleObject570.bin"/><Relationship Id="rId86" Type="http://schemas.openxmlformats.org/officeDocument/2006/relationships/oleObject" Target="embeddings/oleObject48.bin"/><Relationship Id="rId151" Type="http://schemas.openxmlformats.org/officeDocument/2006/relationships/oleObject" Target="embeddings/oleObject92.bin"/><Relationship Id="rId389" Type="http://schemas.openxmlformats.org/officeDocument/2006/relationships/image" Target="media/image130.wmf"/><Relationship Id="rId596" Type="http://schemas.openxmlformats.org/officeDocument/2006/relationships/oleObject" Target="embeddings/oleObject357.bin"/><Relationship Id="rId817" Type="http://schemas.openxmlformats.org/officeDocument/2006/relationships/oleObject" Target="embeddings/oleObject483.bin"/><Relationship Id="rId1002" Type="http://schemas.openxmlformats.org/officeDocument/2006/relationships/oleObject" Target="embeddings/oleObject597.bin"/><Relationship Id="rId249" Type="http://schemas.openxmlformats.org/officeDocument/2006/relationships/oleObject" Target="embeddings/oleObject180.bin"/><Relationship Id="rId456" Type="http://schemas.openxmlformats.org/officeDocument/2006/relationships/oleObject" Target="embeddings/oleObject287.bin"/><Relationship Id="rId663" Type="http://schemas.openxmlformats.org/officeDocument/2006/relationships/image" Target="media/image263.wmf"/><Relationship Id="rId870" Type="http://schemas.openxmlformats.org/officeDocument/2006/relationships/image" Target="media/image338.wmf"/><Relationship Id="rId1086" Type="http://schemas.openxmlformats.org/officeDocument/2006/relationships/oleObject" Target="embeddings/oleObject667.bin"/><Relationship Id="rId13" Type="http://schemas.openxmlformats.org/officeDocument/2006/relationships/oleObject" Target="embeddings/oleObject2.bin"/><Relationship Id="rId109" Type="http://schemas.openxmlformats.org/officeDocument/2006/relationships/oleObject" Target="embeddings/oleObject60.bin"/><Relationship Id="rId316" Type="http://schemas.openxmlformats.org/officeDocument/2006/relationships/oleObject" Target="embeddings/oleObject217.bin"/><Relationship Id="rId523" Type="http://schemas.openxmlformats.org/officeDocument/2006/relationships/image" Target="media/image197.wmf"/><Relationship Id="rId968" Type="http://schemas.openxmlformats.org/officeDocument/2006/relationships/image" Target="media/image387.wmf"/><Relationship Id="rId97" Type="http://schemas.openxmlformats.org/officeDocument/2006/relationships/oleObject" Target="embeddings/oleObject54.bin"/><Relationship Id="rId730" Type="http://schemas.openxmlformats.org/officeDocument/2006/relationships/image" Target="media/image293.wmf"/><Relationship Id="rId828" Type="http://schemas.openxmlformats.org/officeDocument/2006/relationships/image" Target="media/image329.wmf"/><Relationship Id="rId1013" Type="http://schemas.openxmlformats.org/officeDocument/2006/relationships/image" Target="media/image405.wmf"/><Relationship Id="rId162" Type="http://schemas.openxmlformats.org/officeDocument/2006/relationships/oleObject" Target="embeddings/oleObject102.bin"/><Relationship Id="rId467" Type="http://schemas.openxmlformats.org/officeDocument/2006/relationships/image" Target="media/image169.wmf"/><Relationship Id="rId1097" Type="http://schemas.openxmlformats.org/officeDocument/2006/relationships/oleObject" Target="embeddings/oleObject675.bin"/><Relationship Id="rId674" Type="http://schemas.openxmlformats.org/officeDocument/2006/relationships/image" Target="media/image268.wmf"/><Relationship Id="rId881" Type="http://schemas.openxmlformats.org/officeDocument/2006/relationships/oleObject" Target="embeddings/oleObject532.bin"/><Relationship Id="rId979" Type="http://schemas.openxmlformats.org/officeDocument/2006/relationships/oleObject" Target="embeddings/oleObject584.bin"/><Relationship Id="rId24" Type="http://schemas.openxmlformats.org/officeDocument/2006/relationships/image" Target="media/image11.wmf"/><Relationship Id="rId327" Type="http://schemas.openxmlformats.org/officeDocument/2006/relationships/image" Target="media/image99.wmf"/><Relationship Id="rId534" Type="http://schemas.openxmlformats.org/officeDocument/2006/relationships/oleObject" Target="embeddings/oleObject326.bin"/><Relationship Id="rId741" Type="http://schemas.openxmlformats.org/officeDocument/2006/relationships/oleObject" Target="embeddings/oleObject441.bin"/><Relationship Id="rId839" Type="http://schemas.openxmlformats.org/officeDocument/2006/relationships/oleObject" Target="embeddings/oleObject503.bin"/><Relationship Id="rId173" Type="http://schemas.openxmlformats.org/officeDocument/2006/relationships/oleObject" Target="embeddings/oleObject108.bin"/><Relationship Id="rId380" Type="http://schemas.openxmlformats.org/officeDocument/2006/relationships/oleObject" Target="embeddings/oleObject249.bin"/><Relationship Id="rId601" Type="http://schemas.openxmlformats.org/officeDocument/2006/relationships/image" Target="media/image236.wmf"/><Relationship Id="rId1024" Type="http://schemas.openxmlformats.org/officeDocument/2006/relationships/oleObject" Target="embeddings/oleObject609.bin"/><Relationship Id="rId240" Type="http://schemas.openxmlformats.org/officeDocument/2006/relationships/oleObject" Target="embeddings/oleObject175.bin"/><Relationship Id="rId478" Type="http://schemas.openxmlformats.org/officeDocument/2006/relationships/oleObject" Target="embeddings/oleObject298.bin"/><Relationship Id="rId685" Type="http://schemas.openxmlformats.org/officeDocument/2006/relationships/oleObject" Target="embeddings/oleObject406.bin"/><Relationship Id="rId892" Type="http://schemas.openxmlformats.org/officeDocument/2006/relationships/image" Target="media/image349.wmf"/><Relationship Id="rId906" Type="http://schemas.openxmlformats.org/officeDocument/2006/relationships/image" Target="media/image356.wmf"/><Relationship Id="rId35" Type="http://schemas.openxmlformats.org/officeDocument/2006/relationships/oleObject" Target="embeddings/oleObject13.bin"/><Relationship Id="rId100" Type="http://schemas.openxmlformats.org/officeDocument/2006/relationships/image" Target="media/image39.wmf"/><Relationship Id="rId338" Type="http://schemas.openxmlformats.org/officeDocument/2006/relationships/oleObject" Target="embeddings/oleObject228.bin"/><Relationship Id="rId545" Type="http://schemas.openxmlformats.org/officeDocument/2006/relationships/image" Target="media/image208.wmf"/><Relationship Id="rId752" Type="http://schemas.openxmlformats.org/officeDocument/2006/relationships/image" Target="media/image300.wmf"/><Relationship Id="rId184" Type="http://schemas.openxmlformats.org/officeDocument/2006/relationships/oleObject" Target="embeddings/oleObject119.bin"/><Relationship Id="rId391" Type="http://schemas.openxmlformats.org/officeDocument/2006/relationships/image" Target="media/image131.wmf"/><Relationship Id="rId405" Type="http://schemas.openxmlformats.org/officeDocument/2006/relationships/image" Target="media/image138.wmf"/><Relationship Id="rId612" Type="http://schemas.openxmlformats.org/officeDocument/2006/relationships/oleObject" Target="embeddings/oleObject365.bin"/><Relationship Id="rId1035" Type="http://schemas.openxmlformats.org/officeDocument/2006/relationships/oleObject" Target="embeddings/oleObject616.bin"/><Relationship Id="rId251" Type="http://schemas.openxmlformats.org/officeDocument/2006/relationships/oleObject" Target="embeddings/oleObject182.bin"/><Relationship Id="rId489" Type="http://schemas.openxmlformats.org/officeDocument/2006/relationships/image" Target="media/image180.wmf"/><Relationship Id="rId696" Type="http://schemas.openxmlformats.org/officeDocument/2006/relationships/image" Target="media/image279.wmf"/><Relationship Id="rId917" Type="http://schemas.openxmlformats.org/officeDocument/2006/relationships/oleObject" Target="embeddings/oleObject550.bin"/><Relationship Id="rId1102" Type="http://schemas.openxmlformats.org/officeDocument/2006/relationships/image" Target="media/image419.wmf"/><Relationship Id="rId46" Type="http://schemas.openxmlformats.org/officeDocument/2006/relationships/oleObject" Target="embeddings/oleObject24.bin"/><Relationship Id="rId349" Type="http://schemas.openxmlformats.org/officeDocument/2006/relationships/image" Target="media/image110.wmf"/><Relationship Id="rId556" Type="http://schemas.openxmlformats.org/officeDocument/2006/relationships/oleObject" Target="embeddings/oleObject337.bin"/><Relationship Id="rId763" Type="http://schemas.openxmlformats.org/officeDocument/2006/relationships/oleObject" Target="embeddings/oleObject452.bin"/><Relationship Id="rId111" Type="http://schemas.openxmlformats.org/officeDocument/2006/relationships/image" Target="media/image44.wmf"/><Relationship Id="rId195" Type="http://schemas.openxmlformats.org/officeDocument/2006/relationships/oleObject" Target="embeddings/oleObject130.bin"/><Relationship Id="rId209" Type="http://schemas.openxmlformats.org/officeDocument/2006/relationships/oleObject" Target="embeddings/oleObject144.bin"/><Relationship Id="rId416" Type="http://schemas.openxmlformats.org/officeDocument/2006/relationships/oleObject" Target="embeddings/oleObject267.bin"/><Relationship Id="rId970" Type="http://schemas.openxmlformats.org/officeDocument/2006/relationships/image" Target="media/image388.wmf"/><Relationship Id="rId1046" Type="http://schemas.openxmlformats.org/officeDocument/2006/relationships/oleObject" Target="embeddings/oleObject627.bin"/><Relationship Id="rId623" Type="http://schemas.openxmlformats.org/officeDocument/2006/relationships/image" Target="media/image247.wmf"/><Relationship Id="rId830" Type="http://schemas.openxmlformats.org/officeDocument/2006/relationships/image" Target="media/image330.wmf"/><Relationship Id="rId928" Type="http://schemas.openxmlformats.org/officeDocument/2006/relationships/image" Target="media/image367.wmf"/><Relationship Id="rId57" Type="http://schemas.openxmlformats.org/officeDocument/2006/relationships/image" Target="media/image21.wmf"/><Relationship Id="rId262" Type="http://schemas.openxmlformats.org/officeDocument/2006/relationships/oleObject" Target="embeddings/oleObject189.bin"/><Relationship Id="rId567" Type="http://schemas.openxmlformats.org/officeDocument/2006/relationships/image" Target="media/image219.wmf"/><Relationship Id="rId1113" Type="http://schemas.openxmlformats.org/officeDocument/2006/relationships/oleObject" Target="embeddings/oleObject683.bin"/><Relationship Id="rId122" Type="http://schemas.openxmlformats.org/officeDocument/2006/relationships/oleObject" Target="embeddings/oleObject69.bin"/><Relationship Id="rId774" Type="http://schemas.openxmlformats.org/officeDocument/2006/relationships/image" Target="media/image311.wmf"/><Relationship Id="rId981" Type="http://schemas.openxmlformats.org/officeDocument/2006/relationships/oleObject" Target="embeddings/oleObject586.bin"/><Relationship Id="rId1057" Type="http://schemas.openxmlformats.org/officeDocument/2006/relationships/oleObject" Target="embeddings/oleObject638.bin"/><Relationship Id="rId427" Type="http://schemas.openxmlformats.org/officeDocument/2006/relationships/image" Target="media/image149.wmf"/><Relationship Id="rId634" Type="http://schemas.openxmlformats.org/officeDocument/2006/relationships/oleObject" Target="embeddings/oleObject376.bin"/><Relationship Id="rId841" Type="http://schemas.openxmlformats.org/officeDocument/2006/relationships/oleObject" Target="embeddings/oleObject505.bin"/><Relationship Id="rId273" Type="http://schemas.openxmlformats.org/officeDocument/2006/relationships/image" Target="media/image72.wmf"/><Relationship Id="rId480" Type="http://schemas.openxmlformats.org/officeDocument/2006/relationships/oleObject" Target="embeddings/oleObject299.bin"/><Relationship Id="rId701" Type="http://schemas.openxmlformats.org/officeDocument/2006/relationships/oleObject" Target="embeddings/oleObject414.bin"/><Relationship Id="rId939" Type="http://schemas.openxmlformats.org/officeDocument/2006/relationships/oleObject" Target="embeddings/oleObject561.bin"/><Relationship Id="rId1124" Type="http://schemas.openxmlformats.org/officeDocument/2006/relationships/image" Target="media/image430.wmf"/><Relationship Id="rId68" Type="http://schemas.openxmlformats.org/officeDocument/2006/relationships/oleObject" Target="embeddings/oleObject39.bin"/><Relationship Id="rId133" Type="http://schemas.openxmlformats.org/officeDocument/2006/relationships/image" Target="media/image52.wmf"/><Relationship Id="rId340" Type="http://schemas.openxmlformats.org/officeDocument/2006/relationships/oleObject" Target="embeddings/oleObject229.bin"/><Relationship Id="rId578" Type="http://schemas.openxmlformats.org/officeDocument/2006/relationships/oleObject" Target="embeddings/oleObject348.bin"/><Relationship Id="rId785" Type="http://schemas.openxmlformats.org/officeDocument/2006/relationships/oleObject" Target="embeddings/oleObject463.bin"/><Relationship Id="rId992" Type="http://schemas.openxmlformats.org/officeDocument/2006/relationships/image" Target="media/image395.wmf"/><Relationship Id="rId200" Type="http://schemas.openxmlformats.org/officeDocument/2006/relationships/oleObject" Target="embeddings/oleObject135.bin"/><Relationship Id="rId438" Type="http://schemas.openxmlformats.org/officeDocument/2006/relationships/oleObject" Target="embeddings/oleObject278.bin"/><Relationship Id="rId645" Type="http://schemas.openxmlformats.org/officeDocument/2006/relationships/image" Target="media/image258.wmf"/><Relationship Id="rId852" Type="http://schemas.openxmlformats.org/officeDocument/2006/relationships/oleObject" Target="embeddings/oleObject516.bin"/><Relationship Id="rId1068" Type="http://schemas.openxmlformats.org/officeDocument/2006/relationships/oleObject" Target="embeddings/oleObject649.bin"/><Relationship Id="rId284" Type="http://schemas.openxmlformats.org/officeDocument/2006/relationships/oleObject" Target="embeddings/oleObject201.bin"/><Relationship Id="rId491" Type="http://schemas.openxmlformats.org/officeDocument/2006/relationships/image" Target="media/image181.wmf"/><Relationship Id="rId505" Type="http://schemas.openxmlformats.org/officeDocument/2006/relationships/image" Target="media/image188.wmf"/><Relationship Id="rId712" Type="http://schemas.openxmlformats.org/officeDocument/2006/relationships/oleObject" Target="embeddings/oleObject420.bin"/><Relationship Id="rId1135" Type="http://schemas.openxmlformats.org/officeDocument/2006/relationships/theme" Target="theme/theme1.xml"/><Relationship Id="rId79" Type="http://schemas.openxmlformats.org/officeDocument/2006/relationships/image" Target="media/image29.wmf"/><Relationship Id="rId144" Type="http://schemas.openxmlformats.org/officeDocument/2006/relationships/oleObject" Target="embeddings/oleObject85.bin"/><Relationship Id="rId589" Type="http://schemas.openxmlformats.org/officeDocument/2006/relationships/image" Target="media/image230.wmf"/><Relationship Id="rId796" Type="http://schemas.openxmlformats.org/officeDocument/2006/relationships/image" Target="media/image322.wmf"/><Relationship Id="rId351" Type="http://schemas.openxmlformats.org/officeDocument/2006/relationships/image" Target="media/image111.wmf"/><Relationship Id="rId449" Type="http://schemas.openxmlformats.org/officeDocument/2006/relationships/image" Target="media/image160.wmf"/><Relationship Id="rId656" Type="http://schemas.openxmlformats.org/officeDocument/2006/relationships/oleObject" Target="embeddings/oleObject391.bin"/><Relationship Id="rId863" Type="http://schemas.openxmlformats.org/officeDocument/2006/relationships/oleObject" Target="embeddings/oleObject523.bin"/><Relationship Id="rId1079" Type="http://schemas.openxmlformats.org/officeDocument/2006/relationships/oleObject" Target="embeddings/oleObject660.bin"/><Relationship Id="rId211" Type="http://schemas.openxmlformats.org/officeDocument/2006/relationships/oleObject" Target="embeddings/oleObject146.bin"/><Relationship Id="rId295" Type="http://schemas.openxmlformats.org/officeDocument/2006/relationships/image" Target="media/image83.wmf"/><Relationship Id="rId309" Type="http://schemas.openxmlformats.org/officeDocument/2006/relationships/image" Target="media/image90.wmf"/><Relationship Id="rId516" Type="http://schemas.openxmlformats.org/officeDocument/2006/relationships/oleObject" Target="embeddings/oleObject317.bin"/><Relationship Id="rId723" Type="http://schemas.openxmlformats.org/officeDocument/2006/relationships/oleObject" Target="embeddings/oleObject428.bin"/><Relationship Id="rId930" Type="http://schemas.openxmlformats.org/officeDocument/2006/relationships/image" Target="media/image368.wmf"/><Relationship Id="rId1006" Type="http://schemas.openxmlformats.org/officeDocument/2006/relationships/oleObject" Target="embeddings/oleObject599.bin"/><Relationship Id="rId155" Type="http://schemas.openxmlformats.org/officeDocument/2006/relationships/oleObject" Target="embeddings/oleObject96.bin"/><Relationship Id="rId362" Type="http://schemas.openxmlformats.org/officeDocument/2006/relationships/oleObject" Target="embeddings/oleObject240.bin"/><Relationship Id="rId222" Type="http://schemas.openxmlformats.org/officeDocument/2006/relationships/oleObject" Target="embeddings/oleObject157.bin"/><Relationship Id="rId667" Type="http://schemas.openxmlformats.org/officeDocument/2006/relationships/oleObject" Target="embeddings/oleObject397.bin"/><Relationship Id="rId874" Type="http://schemas.openxmlformats.org/officeDocument/2006/relationships/image" Target="media/image340.wmf"/><Relationship Id="rId17" Type="http://schemas.openxmlformats.org/officeDocument/2006/relationships/oleObject" Target="embeddings/oleObject4.bin"/><Relationship Id="rId527" Type="http://schemas.openxmlformats.org/officeDocument/2006/relationships/image" Target="media/image199.wmf"/><Relationship Id="rId734" Type="http://schemas.openxmlformats.org/officeDocument/2006/relationships/oleObject" Target="embeddings/oleObject435.bin"/><Relationship Id="rId941" Type="http://schemas.openxmlformats.org/officeDocument/2006/relationships/oleObject" Target="embeddings/oleObject562.bin"/><Relationship Id="rId70" Type="http://schemas.openxmlformats.org/officeDocument/2006/relationships/oleObject" Target="embeddings/oleObject40.bin"/><Relationship Id="rId166" Type="http://schemas.openxmlformats.org/officeDocument/2006/relationships/oleObject" Target="embeddings/oleObject104.bin"/><Relationship Id="rId373" Type="http://schemas.openxmlformats.org/officeDocument/2006/relationships/image" Target="media/image122.wmf"/><Relationship Id="rId580" Type="http://schemas.openxmlformats.org/officeDocument/2006/relationships/oleObject" Target="embeddings/oleObject349.bin"/><Relationship Id="rId801" Type="http://schemas.openxmlformats.org/officeDocument/2006/relationships/oleObject" Target="embeddings/oleObject471.bin"/><Relationship Id="rId1017" Type="http://schemas.openxmlformats.org/officeDocument/2006/relationships/image" Target="media/image407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68.bin"/><Relationship Id="rId440" Type="http://schemas.openxmlformats.org/officeDocument/2006/relationships/oleObject" Target="embeddings/oleObject279.bin"/><Relationship Id="rId678" Type="http://schemas.openxmlformats.org/officeDocument/2006/relationships/image" Target="media/image270.wmf"/><Relationship Id="rId885" Type="http://schemas.openxmlformats.org/officeDocument/2006/relationships/oleObject" Target="embeddings/oleObject534.bin"/><Relationship Id="rId1070" Type="http://schemas.openxmlformats.org/officeDocument/2006/relationships/oleObject" Target="embeddings/oleObject651.bin"/><Relationship Id="rId28" Type="http://schemas.openxmlformats.org/officeDocument/2006/relationships/image" Target="media/image13.wmf"/><Relationship Id="rId300" Type="http://schemas.openxmlformats.org/officeDocument/2006/relationships/oleObject" Target="embeddings/oleObject209.bin"/><Relationship Id="rId538" Type="http://schemas.openxmlformats.org/officeDocument/2006/relationships/oleObject" Target="embeddings/oleObject328.bin"/><Relationship Id="rId745" Type="http://schemas.openxmlformats.org/officeDocument/2006/relationships/oleObject" Target="embeddings/oleObject443.bin"/><Relationship Id="rId952" Type="http://schemas.openxmlformats.org/officeDocument/2006/relationships/image" Target="media/image379.wmf"/><Relationship Id="rId81" Type="http://schemas.openxmlformats.org/officeDocument/2006/relationships/image" Target="media/image30.wmf"/><Relationship Id="rId177" Type="http://schemas.openxmlformats.org/officeDocument/2006/relationships/oleObject" Target="embeddings/oleObject112.bin"/><Relationship Id="rId384" Type="http://schemas.openxmlformats.org/officeDocument/2006/relationships/oleObject" Target="embeddings/oleObject251.bin"/><Relationship Id="rId591" Type="http://schemas.openxmlformats.org/officeDocument/2006/relationships/image" Target="media/image231.wmf"/><Relationship Id="rId605" Type="http://schemas.openxmlformats.org/officeDocument/2006/relationships/image" Target="media/image238.wmf"/><Relationship Id="rId812" Type="http://schemas.openxmlformats.org/officeDocument/2006/relationships/oleObject" Target="embeddings/oleObject478.bin"/><Relationship Id="rId1028" Type="http://schemas.openxmlformats.org/officeDocument/2006/relationships/oleObject" Target="embeddings/oleObject611.bin"/><Relationship Id="rId244" Type="http://schemas.openxmlformats.org/officeDocument/2006/relationships/image" Target="media/image61.wmf"/><Relationship Id="rId689" Type="http://schemas.openxmlformats.org/officeDocument/2006/relationships/oleObject" Target="embeddings/oleObject408.bin"/><Relationship Id="rId896" Type="http://schemas.openxmlformats.org/officeDocument/2006/relationships/image" Target="media/image351.wmf"/><Relationship Id="rId1081" Type="http://schemas.openxmlformats.org/officeDocument/2006/relationships/oleObject" Target="embeddings/oleObject662.bin"/><Relationship Id="rId39" Type="http://schemas.openxmlformats.org/officeDocument/2006/relationships/oleObject" Target="embeddings/oleObject17.bin"/><Relationship Id="rId451" Type="http://schemas.openxmlformats.org/officeDocument/2006/relationships/image" Target="media/image161.wmf"/><Relationship Id="rId549" Type="http://schemas.openxmlformats.org/officeDocument/2006/relationships/image" Target="media/image210.wmf"/><Relationship Id="rId756" Type="http://schemas.openxmlformats.org/officeDocument/2006/relationships/image" Target="media/image302.wmf"/><Relationship Id="rId104" Type="http://schemas.openxmlformats.org/officeDocument/2006/relationships/image" Target="media/image41.wmf"/><Relationship Id="rId188" Type="http://schemas.openxmlformats.org/officeDocument/2006/relationships/oleObject" Target="embeddings/oleObject123.bin"/><Relationship Id="rId311" Type="http://schemas.openxmlformats.org/officeDocument/2006/relationships/image" Target="media/image91.wmf"/><Relationship Id="rId395" Type="http://schemas.openxmlformats.org/officeDocument/2006/relationships/image" Target="media/image133.wmf"/><Relationship Id="rId409" Type="http://schemas.openxmlformats.org/officeDocument/2006/relationships/image" Target="media/image140.wmf"/><Relationship Id="rId963" Type="http://schemas.openxmlformats.org/officeDocument/2006/relationships/oleObject" Target="embeddings/oleObject573.bin"/><Relationship Id="rId1039" Type="http://schemas.openxmlformats.org/officeDocument/2006/relationships/oleObject" Target="embeddings/oleObject620.bin"/><Relationship Id="rId92" Type="http://schemas.openxmlformats.org/officeDocument/2006/relationships/image" Target="media/image35.wmf"/><Relationship Id="rId616" Type="http://schemas.openxmlformats.org/officeDocument/2006/relationships/oleObject" Target="embeddings/oleObject367.bin"/><Relationship Id="rId823" Type="http://schemas.openxmlformats.org/officeDocument/2006/relationships/oleObject" Target="embeddings/oleObject489.bin"/><Relationship Id="rId255" Type="http://schemas.openxmlformats.org/officeDocument/2006/relationships/oleObject" Target="embeddings/oleObject185.bin"/><Relationship Id="rId462" Type="http://schemas.openxmlformats.org/officeDocument/2006/relationships/oleObject" Target="embeddings/oleObject290.bin"/><Relationship Id="rId1092" Type="http://schemas.openxmlformats.org/officeDocument/2006/relationships/image" Target="media/image414.wmf"/><Relationship Id="rId1106" Type="http://schemas.openxmlformats.org/officeDocument/2006/relationships/image" Target="media/image421.wmf"/><Relationship Id="rId115" Type="http://schemas.openxmlformats.org/officeDocument/2006/relationships/oleObject" Target="embeddings/oleObject64.bin"/><Relationship Id="rId322" Type="http://schemas.openxmlformats.org/officeDocument/2006/relationships/oleObject" Target="embeddings/oleObject220.bin"/><Relationship Id="rId767" Type="http://schemas.openxmlformats.org/officeDocument/2006/relationships/oleObject" Target="embeddings/oleObject454.bin"/><Relationship Id="rId974" Type="http://schemas.openxmlformats.org/officeDocument/2006/relationships/oleObject" Target="embeddings/oleObject579.bin"/><Relationship Id="rId199" Type="http://schemas.openxmlformats.org/officeDocument/2006/relationships/oleObject" Target="embeddings/oleObject134.bin"/><Relationship Id="rId627" Type="http://schemas.openxmlformats.org/officeDocument/2006/relationships/image" Target="media/image249.wmf"/><Relationship Id="rId834" Type="http://schemas.openxmlformats.org/officeDocument/2006/relationships/oleObject" Target="embeddings/oleObject498.bin"/><Relationship Id="rId266" Type="http://schemas.openxmlformats.org/officeDocument/2006/relationships/image" Target="media/image68.gif"/><Relationship Id="rId473" Type="http://schemas.openxmlformats.org/officeDocument/2006/relationships/image" Target="media/image172.wmf"/><Relationship Id="rId680" Type="http://schemas.openxmlformats.org/officeDocument/2006/relationships/image" Target="media/image271.wmf"/><Relationship Id="rId901" Type="http://schemas.openxmlformats.org/officeDocument/2006/relationships/oleObject" Target="embeddings/oleObject542.bin"/><Relationship Id="rId1117" Type="http://schemas.openxmlformats.org/officeDocument/2006/relationships/oleObject" Target="embeddings/oleObject685.bin"/><Relationship Id="rId30" Type="http://schemas.openxmlformats.org/officeDocument/2006/relationships/image" Target="media/image14.wmf"/><Relationship Id="rId126" Type="http://schemas.openxmlformats.org/officeDocument/2006/relationships/oleObject" Target="embeddings/oleObject72.bin"/><Relationship Id="rId333" Type="http://schemas.openxmlformats.org/officeDocument/2006/relationships/image" Target="media/image102.wmf"/><Relationship Id="rId540" Type="http://schemas.openxmlformats.org/officeDocument/2006/relationships/oleObject" Target="embeddings/oleObject329.bin"/><Relationship Id="rId778" Type="http://schemas.openxmlformats.org/officeDocument/2006/relationships/image" Target="media/image313.wmf"/><Relationship Id="rId985" Type="http://schemas.openxmlformats.org/officeDocument/2006/relationships/oleObject" Target="embeddings/oleObject588.bin"/><Relationship Id="rId638" Type="http://schemas.openxmlformats.org/officeDocument/2006/relationships/oleObject" Target="embeddings/oleObject378.bin"/><Relationship Id="rId845" Type="http://schemas.openxmlformats.org/officeDocument/2006/relationships/oleObject" Target="embeddings/oleObject509.bin"/><Relationship Id="rId1030" Type="http://schemas.openxmlformats.org/officeDocument/2006/relationships/oleObject" Target="embeddings/oleObject612.bin"/><Relationship Id="rId277" Type="http://schemas.openxmlformats.org/officeDocument/2006/relationships/image" Target="media/image74.wmf"/><Relationship Id="rId400" Type="http://schemas.openxmlformats.org/officeDocument/2006/relationships/oleObject" Target="embeddings/oleObject259.bin"/><Relationship Id="rId484" Type="http://schemas.openxmlformats.org/officeDocument/2006/relationships/oleObject" Target="embeddings/oleObject301.bin"/><Relationship Id="rId705" Type="http://schemas.openxmlformats.org/officeDocument/2006/relationships/oleObject" Target="embeddings/oleObject416.bin"/><Relationship Id="rId1128" Type="http://schemas.openxmlformats.org/officeDocument/2006/relationships/image" Target="media/image432.wmf"/><Relationship Id="rId137" Type="http://schemas.openxmlformats.org/officeDocument/2006/relationships/oleObject" Target="embeddings/oleObject78.bin"/><Relationship Id="rId344" Type="http://schemas.openxmlformats.org/officeDocument/2006/relationships/oleObject" Target="embeddings/oleObject231.bin"/><Relationship Id="rId691" Type="http://schemas.openxmlformats.org/officeDocument/2006/relationships/oleObject" Target="embeddings/oleObject409.bin"/><Relationship Id="rId789" Type="http://schemas.openxmlformats.org/officeDocument/2006/relationships/oleObject" Target="embeddings/oleObject465.bin"/><Relationship Id="rId912" Type="http://schemas.openxmlformats.org/officeDocument/2006/relationships/image" Target="media/image359.wmf"/><Relationship Id="rId996" Type="http://schemas.openxmlformats.org/officeDocument/2006/relationships/image" Target="media/image397.wmf"/><Relationship Id="rId41" Type="http://schemas.openxmlformats.org/officeDocument/2006/relationships/oleObject" Target="embeddings/oleObject19.bin"/><Relationship Id="rId551" Type="http://schemas.openxmlformats.org/officeDocument/2006/relationships/image" Target="media/image211.wmf"/><Relationship Id="rId649" Type="http://schemas.openxmlformats.org/officeDocument/2006/relationships/oleObject" Target="embeddings/oleObject385.bin"/><Relationship Id="rId856" Type="http://schemas.openxmlformats.org/officeDocument/2006/relationships/image" Target="media/image331.wmf"/><Relationship Id="rId190" Type="http://schemas.openxmlformats.org/officeDocument/2006/relationships/oleObject" Target="embeddings/oleObject125.bin"/><Relationship Id="rId204" Type="http://schemas.openxmlformats.org/officeDocument/2006/relationships/oleObject" Target="embeddings/oleObject139.bin"/><Relationship Id="rId288" Type="http://schemas.openxmlformats.org/officeDocument/2006/relationships/oleObject" Target="embeddings/oleObject203.bin"/><Relationship Id="rId411" Type="http://schemas.openxmlformats.org/officeDocument/2006/relationships/image" Target="media/image141.wmf"/><Relationship Id="rId509" Type="http://schemas.openxmlformats.org/officeDocument/2006/relationships/image" Target="media/image190.wmf"/><Relationship Id="rId1041" Type="http://schemas.openxmlformats.org/officeDocument/2006/relationships/oleObject" Target="embeddings/oleObject622.bin"/><Relationship Id="rId495" Type="http://schemas.openxmlformats.org/officeDocument/2006/relationships/image" Target="media/image183.wmf"/><Relationship Id="rId716" Type="http://schemas.openxmlformats.org/officeDocument/2006/relationships/oleObject" Target="embeddings/oleObject424.bin"/><Relationship Id="rId923" Type="http://schemas.openxmlformats.org/officeDocument/2006/relationships/oleObject" Target="embeddings/oleObject553.bin"/><Relationship Id="rId52" Type="http://schemas.openxmlformats.org/officeDocument/2006/relationships/oleObject" Target="embeddings/oleObject28.bin"/><Relationship Id="rId148" Type="http://schemas.openxmlformats.org/officeDocument/2006/relationships/oleObject" Target="embeddings/oleObject89.bin"/><Relationship Id="rId355" Type="http://schemas.openxmlformats.org/officeDocument/2006/relationships/image" Target="media/image113.wmf"/><Relationship Id="rId562" Type="http://schemas.openxmlformats.org/officeDocument/2006/relationships/oleObject" Target="embeddings/oleObject340.bin"/><Relationship Id="rId215" Type="http://schemas.openxmlformats.org/officeDocument/2006/relationships/oleObject" Target="embeddings/oleObject150.bin"/><Relationship Id="rId422" Type="http://schemas.openxmlformats.org/officeDocument/2006/relationships/oleObject" Target="embeddings/oleObject270.bin"/><Relationship Id="rId867" Type="http://schemas.openxmlformats.org/officeDocument/2006/relationships/oleObject" Target="embeddings/oleObject525.bin"/><Relationship Id="rId1052" Type="http://schemas.openxmlformats.org/officeDocument/2006/relationships/oleObject" Target="embeddings/oleObject633.bin"/><Relationship Id="rId299" Type="http://schemas.openxmlformats.org/officeDocument/2006/relationships/image" Target="media/image85.wmf"/><Relationship Id="rId727" Type="http://schemas.openxmlformats.org/officeDocument/2006/relationships/oleObject" Target="embeddings/oleObject430.bin"/><Relationship Id="rId934" Type="http://schemas.openxmlformats.org/officeDocument/2006/relationships/image" Target="media/image370.wmf"/><Relationship Id="rId63" Type="http://schemas.openxmlformats.org/officeDocument/2006/relationships/oleObject" Target="embeddings/oleObject35.bin"/><Relationship Id="rId159" Type="http://schemas.openxmlformats.org/officeDocument/2006/relationships/oleObject" Target="embeddings/oleObject100.bin"/><Relationship Id="rId366" Type="http://schemas.openxmlformats.org/officeDocument/2006/relationships/oleObject" Target="embeddings/oleObject242.bin"/><Relationship Id="rId573" Type="http://schemas.openxmlformats.org/officeDocument/2006/relationships/image" Target="media/image222.wmf"/><Relationship Id="rId780" Type="http://schemas.openxmlformats.org/officeDocument/2006/relationships/image" Target="media/image314.wmf"/><Relationship Id="rId226" Type="http://schemas.openxmlformats.org/officeDocument/2006/relationships/oleObject" Target="embeddings/oleObject161.bin"/><Relationship Id="rId433" Type="http://schemas.openxmlformats.org/officeDocument/2006/relationships/image" Target="media/image152.wmf"/><Relationship Id="rId878" Type="http://schemas.openxmlformats.org/officeDocument/2006/relationships/image" Target="media/image342.wmf"/><Relationship Id="rId1063" Type="http://schemas.openxmlformats.org/officeDocument/2006/relationships/oleObject" Target="embeddings/oleObject644.bin"/><Relationship Id="rId640" Type="http://schemas.openxmlformats.org/officeDocument/2006/relationships/oleObject" Target="embeddings/oleObject379.bin"/><Relationship Id="rId738" Type="http://schemas.openxmlformats.org/officeDocument/2006/relationships/oleObject" Target="embeddings/oleObject439.bin"/><Relationship Id="rId945" Type="http://schemas.openxmlformats.org/officeDocument/2006/relationships/oleObject" Target="embeddings/oleObject564.bin"/><Relationship Id="rId74" Type="http://schemas.openxmlformats.org/officeDocument/2006/relationships/oleObject" Target="embeddings/oleObject42.bin"/><Relationship Id="rId377" Type="http://schemas.openxmlformats.org/officeDocument/2006/relationships/image" Target="media/image124.wmf"/><Relationship Id="rId500" Type="http://schemas.openxmlformats.org/officeDocument/2006/relationships/oleObject" Target="embeddings/oleObject309.bin"/><Relationship Id="rId584" Type="http://schemas.openxmlformats.org/officeDocument/2006/relationships/oleObject" Target="embeddings/oleObject351.bin"/><Relationship Id="rId805" Type="http://schemas.openxmlformats.org/officeDocument/2006/relationships/oleObject" Target="embeddings/oleObject473.bin"/><Relationship Id="rId1130" Type="http://schemas.openxmlformats.org/officeDocument/2006/relationships/image" Target="media/image433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72.bin"/><Relationship Id="rId791" Type="http://schemas.openxmlformats.org/officeDocument/2006/relationships/oleObject" Target="embeddings/oleObject466.bin"/><Relationship Id="rId889" Type="http://schemas.openxmlformats.org/officeDocument/2006/relationships/oleObject" Target="embeddings/oleObject536.bin"/><Relationship Id="rId1074" Type="http://schemas.openxmlformats.org/officeDocument/2006/relationships/oleObject" Target="embeddings/oleObject655.bin"/><Relationship Id="rId444" Type="http://schemas.openxmlformats.org/officeDocument/2006/relationships/oleObject" Target="embeddings/oleObject281.bin"/><Relationship Id="rId651" Type="http://schemas.openxmlformats.org/officeDocument/2006/relationships/oleObject" Target="embeddings/oleObject387.bin"/><Relationship Id="rId749" Type="http://schemas.openxmlformats.org/officeDocument/2006/relationships/oleObject" Target="embeddings/oleObject445.bin"/><Relationship Id="rId290" Type="http://schemas.openxmlformats.org/officeDocument/2006/relationships/oleObject" Target="embeddings/oleObject204.bin"/><Relationship Id="rId304" Type="http://schemas.openxmlformats.org/officeDocument/2006/relationships/oleObject" Target="embeddings/oleObject211.bin"/><Relationship Id="rId388" Type="http://schemas.openxmlformats.org/officeDocument/2006/relationships/oleObject" Target="embeddings/oleObject253.bin"/><Relationship Id="rId511" Type="http://schemas.openxmlformats.org/officeDocument/2006/relationships/image" Target="media/image191.wmf"/><Relationship Id="rId609" Type="http://schemas.openxmlformats.org/officeDocument/2006/relationships/image" Target="media/image240.wmf"/><Relationship Id="rId956" Type="http://schemas.openxmlformats.org/officeDocument/2006/relationships/image" Target="media/image381.wmf"/><Relationship Id="rId85" Type="http://schemas.openxmlformats.org/officeDocument/2006/relationships/image" Target="media/image32.wmf"/><Relationship Id="rId150" Type="http://schemas.openxmlformats.org/officeDocument/2006/relationships/oleObject" Target="embeddings/oleObject91.bin"/><Relationship Id="rId595" Type="http://schemas.openxmlformats.org/officeDocument/2006/relationships/image" Target="media/image233.wmf"/><Relationship Id="rId816" Type="http://schemas.openxmlformats.org/officeDocument/2006/relationships/oleObject" Target="embeddings/oleObject482.bin"/><Relationship Id="rId1001" Type="http://schemas.openxmlformats.org/officeDocument/2006/relationships/image" Target="media/image399.wmf"/><Relationship Id="rId248" Type="http://schemas.openxmlformats.org/officeDocument/2006/relationships/image" Target="media/image63.wmf"/><Relationship Id="rId455" Type="http://schemas.openxmlformats.org/officeDocument/2006/relationships/image" Target="media/image163.wmf"/><Relationship Id="rId662" Type="http://schemas.openxmlformats.org/officeDocument/2006/relationships/oleObject" Target="embeddings/oleObject394.bin"/><Relationship Id="rId1085" Type="http://schemas.openxmlformats.org/officeDocument/2006/relationships/oleObject" Target="embeddings/oleObject666.bin"/><Relationship Id="rId12" Type="http://schemas.openxmlformats.org/officeDocument/2006/relationships/image" Target="media/image5.wmf"/><Relationship Id="rId108" Type="http://schemas.openxmlformats.org/officeDocument/2006/relationships/image" Target="media/image43.wmf"/><Relationship Id="rId315" Type="http://schemas.openxmlformats.org/officeDocument/2006/relationships/image" Target="media/image93.wmf"/><Relationship Id="rId522" Type="http://schemas.openxmlformats.org/officeDocument/2006/relationships/oleObject" Target="embeddings/oleObject320.bin"/><Relationship Id="rId967" Type="http://schemas.openxmlformats.org/officeDocument/2006/relationships/oleObject" Target="embeddings/oleObject575.bin"/><Relationship Id="rId96" Type="http://schemas.openxmlformats.org/officeDocument/2006/relationships/image" Target="media/image37.wmf"/><Relationship Id="rId161" Type="http://schemas.openxmlformats.org/officeDocument/2006/relationships/image" Target="media/image54.wmf"/><Relationship Id="rId399" Type="http://schemas.openxmlformats.org/officeDocument/2006/relationships/image" Target="media/image135.wmf"/><Relationship Id="rId827" Type="http://schemas.openxmlformats.org/officeDocument/2006/relationships/oleObject" Target="embeddings/oleObject493.bin"/><Relationship Id="rId1012" Type="http://schemas.openxmlformats.org/officeDocument/2006/relationships/oleObject" Target="embeddings/oleObject602.bin"/><Relationship Id="rId259" Type="http://schemas.openxmlformats.org/officeDocument/2006/relationships/oleObject" Target="embeddings/oleObject187.bin"/><Relationship Id="rId466" Type="http://schemas.openxmlformats.org/officeDocument/2006/relationships/oleObject" Target="embeddings/oleObject292.bin"/><Relationship Id="rId673" Type="http://schemas.openxmlformats.org/officeDocument/2006/relationships/oleObject" Target="embeddings/oleObject400.bin"/><Relationship Id="rId880" Type="http://schemas.openxmlformats.org/officeDocument/2006/relationships/image" Target="media/image343.wmf"/><Relationship Id="rId1096" Type="http://schemas.openxmlformats.org/officeDocument/2006/relationships/image" Target="media/image416.wmf"/><Relationship Id="rId23" Type="http://schemas.openxmlformats.org/officeDocument/2006/relationships/oleObject" Target="embeddings/oleObject7.bin"/><Relationship Id="rId119" Type="http://schemas.openxmlformats.org/officeDocument/2006/relationships/image" Target="media/image47.wmf"/><Relationship Id="rId326" Type="http://schemas.openxmlformats.org/officeDocument/2006/relationships/oleObject" Target="embeddings/oleObject222.bin"/><Relationship Id="rId533" Type="http://schemas.openxmlformats.org/officeDocument/2006/relationships/image" Target="media/image202.wmf"/><Relationship Id="rId978" Type="http://schemas.openxmlformats.org/officeDocument/2006/relationships/oleObject" Target="embeddings/oleObject583.bin"/><Relationship Id="rId740" Type="http://schemas.openxmlformats.org/officeDocument/2006/relationships/image" Target="media/image294.wmf"/><Relationship Id="rId838" Type="http://schemas.openxmlformats.org/officeDocument/2006/relationships/oleObject" Target="embeddings/oleObject502.bin"/><Relationship Id="rId1023" Type="http://schemas.openxmlformats.org/officeDocument/2006/relationships/image" Target="media/image409.wmf"/><Relationship Id="rId172" Type="http://schemas.openxmlformats.org/officeDocument/2006/relationships/oleObject" Target="embeddings/oleObject107.bin"/><Relationship Id="rId477" Type="http://schemas.openxmlformats.org/officeDocument/2006/relationships/image" Target="media/image174.wmf"/><Relationship Id="rId600" Type="http://schemas.openxmlformats.org/officeDocument/2006/relationships/oleObject" Target="embeddings/oleObject359.bin"/><Relationship Id="rId684" Type="http://schemas.openxmlformats.org/officeDocument/2006/relationships/image" Target="media/image273.wmf"/><Relationship Id="rId337" Type="http://schemas.openxmlformats.org/officeDocument/2006/relationships/image" Target="media/image104.wmf"/><Relationship Id="rId891" Type="http://schemas.openxmlformats.org/officeDocument/2006/relationships/oleObject" Target="embeddings/oleObject537.bin"/><Relationship Id="rId905" Type="http://schemas.openxmlformats.org/officeDocument/2006/relationships/oleObject" Target="embeddings/oleObject544.bin"/><Relationship Id="rId989" Type="http://schemas.openxmlformats.org/officeDocument/2006/relationships/oleObject" Target="embeddings/oleObject590.bin"/><Relationship Id="rId34" Type="http://schemas.openxmlformats.org/officeDocument/2006/relationships/image" Target="media/image16.wmf"/><Relationship Id="rId544" Type="http://schemas.openxmlformats.org/officeDocument/2006/relationships/oleObject" Target="embeddings/oleObject331.bin"/><Relationship Id="rId751" Type="http://schemas.openxmlformats.org/officeDocument/2006/relationships/oleObject" Target="embeddings/oleObject446.bin"/><Relationship Id="rId849" Type="http://schemas.openxmlformats.org/officeDocument/2006/relationships/oleObject" Target="embeddings/oleObject513.bin"/><Relationship Id="rId183" Type="http://schemas.openxmlformats.org/officeDocument/2006/relationships/oleObject" Target="embeddings/oleObject118.bin"/><Relationship Id="rId390" Type="http://schemas.openxmlformats.org/officeDocument/2006/relationships/oleObject" Target="embeddings/oleObject254.bin"/><Relationship Id="rId404" Type="http://schemas.openxmlformats.org/officeDocument/2006/relationships/oleObject" Target="embeddings/oleObject261.bin"/><Relationship Id="rId611" Type="http://schemas.openxmlformats.org/officeDocument/2006/relationships/image" Target="media/image241.wmf"/><Relationship Id="rId1034" Type="http://schemas.openxmlformats.org/officeDocument/2006/relationships/oleObject" Target="embeddings/oleObject615.bin"/><Relationship Id="rId250" Type="http://schemas.openxmlformats.org/officeDocument/2006/relationships/oleObject" Target="embeddings/oleObject181.bin"/><Relationship Id="rId488" Type="http://schemas.openxmlformats.org/officeDocument/2006/relationships/oleObject" Target="embeddings/oleObject303.bin"/><Relationship Id="rId695" Type="http://schemas.openxmlformats.org/officeDocument/2006/relationships/oleObject" Target="embeddings/oleObject411.bin"/><Relationship Id="rId709" Type="http://schemas.openxmlformats.org/officeDocument/2006/relationships/oleObject" Target="embeddings/oleObject418.bin"/><Relationship Id="rId916" Type="http://schemas.openxmlformats.org/officeDocument/2006/relationships/image" Target="media/image361.wmf"/><Relationship Id="rId1101" Type="http://schemas.openxmlformats.org/officeDocument/2006/relationships/oleObject" Target="embeddings/oleObject677.bin"/><Relationship Id="rId45" Type="http://schemas.openxmlformats.org/officeDocument/2006/relationships/oleObject" Target="embeddings/oleObject23.bin"/><Relationship Id="rId110" Type="http://schemas.openxmlformats.org/officeDocument/2006/relationships/oleObject" Target="embeddings/oleObject61.bin"/><Relationship Id="rId348" Type="http://schemas.openxmlformats.org/officeDocument/2006/relationships/oleObject" Target="embeddings/oleObject233.bin"/><Relationship Id="rId555" Type="http://schemas.openxmlformats.org/officeDocument/2006/relationships/image" Target="media/image213.wmf"/><Relationship Id="rId762" Type="http://schemas.openxmlformats.org/officeDocument/2006/relationships/image" Target="media/image305.wmf"/><Relationship Id="rId194" Type="http://schemas.openxmlformats.org/officeDocument/2006/relationships/oleObject" Target="embeddings/oleObject129.bin"/><Relationship Id="rId208" Type="http://schemas.openxmlformats.org/officeDocument/2006/relationships/oleObject" Target="embeddings/oleObject143.bin"/><Relationship Id="rId415" Type="http://schemas.openxmlformats.org/officeDocument/2006/relationships/image" Target="media/image143.wmf"/><Relationship Id="rId622" Type="http://schemas.openxmlformats.org/officeDocument/2006/relationships/oleObject" Target="embeddings/oleObject370.bin"/><Relationship Id="rId1045" Type="http://schemas.openxmlformats.org/officeDocument/2006/relationships/oleObject" Target="embeddings/oleObject626.bin"/><Relationship Id="rId261" Type="http://schemas.openxmlformats.org/officeDocument/2006/relationships/oleObject" Target="embeddings/oleObject188.bin"/><Relationship Id="rId499" Type="http://schemas.openxmlformats.org/officeDocument/2006/relationships/image" Target="media/image185.wmf"/><Relationship Id="rId927" Type="http://schemas.openxmlformats.org/officeDocument/2006/relationships/oleObject" Target="embeddings/oleObject555.bin"/><Relationship Id="rId1112" Type="http://schemas.openxmlformats.org/officeDocument/2006/relationships/image" Target="media/image424.wmf"/><Relationship Id="rId56" Type="http://schemas.openxmlformats.org/officeDocument/2006/relationships/oleObject" Target="embeddings/oleObject30.bin"/><Relationship Id="rId359" Type="http://schemas.openxmlformats.org/officeDocument/2006/relationships/image" Target="media/image115.wmf"/><Relationship Id="rId566" Type="http://schemas.openxmlformats.org/officeDocument/2006/relationships/oleObject" Target="embeddings/oleObject342.bin"/><Relationship Id="rId773" Type="http://schemas.openxmlformats.org/officeDocument/2006/relationships/oleObject" Target="embeddings/oleObject457.bin"/><Relationship Id="rId121" Type="http://schemas.openxmlformats.org/officeDocument/2006/relationships/oleObject" Target="embeddings/oleObject68.bin"/><Relationship Id="rId219" Type="http://schemas.openxmlformats.org/officeDocument/2006/relationships/oleObject" Target="embeddings/oleObject154.bin"/><Relationship Id="rId426" Type="http://schemas.openxmlformats.org/officeDocument/2006/relationships/oleObject" Target="embeddings/oleObject272.bin"/><Relationship Id="rId633" Type="http://schemas.openxmlformats.org/officeDocument/2006/relationships/image" Target="media/image252.wmf"/><Relationship Id="rId980" Type="http://schemas.openxmlformats.org/officeDocument/2006/relationships/oleObject" Target="embeddings/oleObject585.bin"/><Relationship Id="rId1056" Type="http://schemas.openxmlformats.org/officeDocument/2006/relationships/oleObject" Target="embeddings/oleObject637.bin"/><Relationship Id="rId840" Type="http://schemas.openxmlformats.org/officeDocument/2006/relationships/oleObject" Target="embeddings/oleObject504.bin"/><Relationship Id="rId938" Type="http://schemas.openxmlformats.org/officeDocument/2006/relationships/image" Target="media/image372.wmf"/><Relationship Id="rId67" Type="http://schemas.openxmlformats.org/officeDocument/2006/relationships/image" Target="media/image23.wmf"/><Relationship Id="rId272" Type="http://schemas.openxmlformats.org/officeDocument/2006/relationships/oleObject" Target="embeddings/oleObject195.bin"/><Relationship Id="rId577" Type="http://schemas.openxmlformats.org/officeDocument/2006/relationships/image" Target="media/image224.wmf"/><Relationship Id="rId700" Type="http://schemas.openxmlformats.org/officeDocument/2006/relationships/image" Target="media/image281.wmf"/><Relationship Id="rId1123" Type="http://schemas.openxmlformats.org/officeDocument/2006/relationships/oleObject" Target="embeddings/oleObject688.bin"/><Relationship Id="rId132" Type="http://schemas.openxmlformats.org/officeDocument/2006/relationships/oleObject" Target="embeddings/oleObject75.bin"/><Relationship Id="rId784" Type="http://schemas.openxmlformats.org/officeDocument/2006/relationships/image" Target="media/image316.wmf"/><Relationship Id="rId991" Type="http://schemas.openxmlformats.org/officeDocument/2006/relationships/oleObject" Target="embeddings/oleObject591.bin"/><Relationship Id="rId1067" Type="http://schemas.openxmlformats.org/officeDocument/2006/relationships/oleObject" Target="embeddings/oleObject648.bin"/><Relationship Id="rId437" Type="http://schemas.openxmlformats.org/officeDocument/2006/relationships/image" Target="media/image154.wmf"/><Relationship Id="rId644" Type="http://schemas.openxmlformats.org/officeDocument/2006/relationships/oleObject" Target="embeddings/oleObject381.bin"/><Relationship Id="rId851" Type="http://schemas.openxmlformats.org/officeDocument/2006/relationships/oleObject" Target="embeddings/oleObject515.bin"/><Relationship Id="rId283" Type="http://schemas.openxmlformats.org/officeDocument/2006/relationships/image" Target="media/image77.wmf"/><Relationship Id="rId490" Type="http://schemas.openxmlformats.org/officeDocument/2006/relationships/oleObject" Target="embeddings/oleObject304.bin"/><Relationship Id="rId504" Type="http://schemas.openxmlformats.org/officeDocument/2006/relationships/oleObject" Target="embeddings/oleObject311.bin"/><Relationship Id="rId711" Type="http://schemas.openxmlformats.org/officeDocument/2006/relationships/oleObject" Target="embeddings/oleObject419.bin"/><Relationship Id="rId949" Type="http://schemas.openxmlformats.org/officeDocument/2006/relationships/oleObject" Target="embeddings/oleObject566.bin"/><Relationship Id="rId1134" Type="http://schemas.openxmlformats.org/officeDocument/2006/relationships/fontTable" Target="fontTable.xml"/><Relationship Id="rId78" Type="http://schemas.openxmlformats.org/officeDocument/2006/relationships/oleObject" Target="embeddings/oleObject44.bin"/><Relationship Id="rId143" Type="http://schemas.openxmlformats.org/officeDocument/2006/relationships/oleObject" Target="embeddings/oleObject84.bin"/><Relationship Id="rId350" Type="http://schemas.openxmlformats.org/officeDocument/2006/relationships/oleObject" Target="embeddings/oleObject234.bin"/><Relationship Id="rId588" Type="http://schemas.openxmlformats.org/officeDocument/2006/relationships/oleObject" Target="embeddings/oleObject353.bin"/><Relationship Id="rId795" Type="http://schemas.openxmlformats.org/officeDocument/2006/relationships/oleObject" Target="embeddings/oleObject468.bin"/><Relationship Id="rId809" Type="http://schemas.openxmlformats.org/officeDocument/2006/relationships/oleObject" Target="embeddings/oleObject475.bin"/><Relationship Id="rId9" Type="http://schemas.openxmlformats.org/officeDocument/2006/relationships/image" Target="media/image3.gif"/><Relationship Id="rId210" Type="http://schemas.openxmlformats.org/officeDocument/2006/relationships/oleObject" Target="embeddings/oleObject145.bin"/><Relationship Id="rId448" Type="http://schemas.openxmlformats.org/officeDocument/2006/relationships/oleObject" Target="embeddings/oleObject283.bin"/><Relationship Id="rId655" Type="http://schemas.openxmlformats.org/officeDocument/2006/relationships/image" Target="media/image259.wmf"/><Relationship Id="rId862" Type="http://schemas.openxmlformats.org/officeDocument/2006/relationships/image" Target="media/image334.wmf"/><Relationship Id="rId1078" Type="http://schemas.openxmlformats.org/officeDocument/2006/relationships/oleObject" Target="embeddings/oleObject659.bin"/><Relationship Id="rId294" Type="http://schemas.openxmlformats.org/officeDocument/2006/relationships/oleObject" Target="embeddings/oleObject206.bin"/><Relationship Id="rId308" Type="http://schemas.openxmlformats.org/officeDocument/2006/relationships/oleObject" Target="embeddings/oleObject213.bin"/><Relationship Id="rId515" Type="http://schemas.openxmlformats.org/officeDocument/2006/relationships/image" Target="media/image193.wmf"/><Relationship Id="rId722" Type="http://schemas.openxmlformats.org/officeDocument/2006/relationships/image" Target="media/image289.wmf"/><Relationship Id="rId89" Type="http://schemas.openxmlformats.org/officeDocument/2006/relationships/oleObject" Target="embeddings/oleObject50.bin"/><Relationship Id="rId154" Type="http://schemas.openxmlformats.org/officeDocument/2006/relationships/oleObject" Target="embeddings/oleObject95.bin"/><Relationship Id="rId361" Type="http://schemas.openxmlformats.org/officeDocument/2006/relationships/image" Target="media/image116.wmf"/><Relationship Id="rId599" Type="http://schemas.openxmlformats.org/officeDocument/2006/relationships/image" Target="media/image235.wmf"/><Relationship Id="rId1005" Type="http://schemas.openxmlformats.org/officeDocument/2006/relationships/image" Target="media/image401.wmf"/><Relationship Id="rId459" Type="http://schemas.openxmlformats.org/officeDocument/2006/relationships/image" Target="media/image165.wmf"/><Relationship Id="rId666" Type="http://schemas.openxmlformats.org/officeDocument/2006/relationships/oleObject" Target="embeddings/oleObject396.bin"/><Relationship Id="rId873" Type="http://schemas.openxmlformats.org/officeDocument/2006/relationships/oleObject" Target="embeddings/oleObject528.bin"/><Relationship Id="rId1089" Type="http://schemas.openxmlformats.org/officeDocument/2006/relationships/oleObject" Target="embeddings/oleObject670.bin"/><Relationship Id="rId16" Type="http://schemas.openxmlformats.org/officeDocument/2006/relationships/image" Target="media/image7.wmf"/><Relationship Id="rId221" Type="http://schemas.openxmlformats.org/officeDocument/2006/relationships/oleObject" Target="embeddings/oleObject156.bin"/><Relationship Id="rId319" Type="http://schemas.openxmlformats.org/officeDocument/2006/relationships/image" Target="media/image95.wmf"/><Relationship Id="rId526" Type="http://schemas.openxmlformats.org/officeDocument/2006/relationships/oleObject" Target="embeddings/oleObject322.bin"/><Relationship Id="rId733" Type="http://schemas.openxmlformats.org/officeDocument/2006/relationships/oleObject" Target="embeddings/oleObject434.bin"/><Relationship Id="rId940" Type="http://schemas.openxmlformats.org/officeDocument/2006/relationships/image" Target="media/image373.wmf"/><Relationship Id="rId1016" Type="http://schemas.openxmlformats.org/officeDocument/2006/relationships/oleObject" Target="embeddings/oleObject604.bin"/><Relationship Id="rId165" Type="http://schemas.openxmlformats.org/officeDocument/2006/relationships/image" Target="media/image56.wmf"/><Relationship Id="rId372" Type="http://schemas.openxmlformats.org/officeDocument/2006/relationships/oleObject" Target="embeddings/oleObject245.bin"/><Relationship Id="rId677" Type="http://schemas.openxmlformats.org/officeDocument/2006/relationships/oleObject" Target="embeddings/oleObject402.bin"/><Relationship Id="rId800" Type="http://schemas.openxmlformats.org/officeDocument/2006/relationships/image" Target="media/image324.wmf"/><Relationship Id="rId232" Type="http://schemas.openxmlformats.org/officeDocument/2006/relationships/oleObject" Target="embeddings/oleObject167.bin"/><Relationship Id="rId884" Type="http://schemas.openxmlformats.org/officeDocument/2006/relationships/image" Target="media/image345.wmf"/><Relationship Id="rId27" Type="http://schemas.openxmlformats.org/officeDocument/2006/relationships/oleObject" Target="embeddings/oleObject9.bin"/><Relationship Id="rId537" Type="http://schemas.openxmlformats.org/officeDocument/2006/relationships/image" Target="media/image204.wmf"/><Relationship Id="rId744" Type="http://schemas.openxmlformats.org/officeDocument/2006/relationships/image" Target="media/image296.wmf"/><Relationship Id="rId951" Type="http://schemas.openxmlformats.org/officeDocument/2006/relationships/oleObject" Target="embeddings/oleObject567.bin"/><Relationship Id="rId80" Type="http://schemas.openxmlformats.org/officeDocument/2006/relationships/oleObject" Target="embeddings/oleObject45.bin"/><Relationship Id="rId176" Type="http://schemas.openxmlformats.org/officeDocument/2006/relationships/oleObject" Target="embeddings/oleObject111.bin"/><Relationship Id="rId383" Type="http://schemas.openxmlformats.org/officeDocument/2006/relationships/image" Target="media/image127.wmf"/><Relationship Id="rId590" Type="http://schemas.openxmlformats.org/officeDocument/2006/relationships/oleObject" Target="embeddings/oleObject354.bin"/><Relationship Id="rId604" Type="http://schemas.openxmlformats.org/officeDocument/2006/relationships/oleObject" Target="embeddings/oleObject361.bin"/><Relationship Id="rId811" Type="http://schemas.openxmlformats.org/officeDocument/2006/relationships/oleObject" Target="embeddings/oleObject477.bin"/><Relationship Id="rId1027" Type="http://schemas.openxmlformats.org/officeDocument/2006/relationships/image" Target="media/image411.wmf"/><Relationship Id="rId243" Type="http://schemas.openxmlformats.org/officeDocument/2006/relationships/oleObject" Target="embeddings/oleObject177.bin"/><Relationship Id="rId450" Type="http://schemas.openxmlformats.org/officeDocument/2006/relationships/oleObject" Target="embeddings/oleObject284.bin"/><Relationship Id="rId688" Type="http://schemas.openxmlformats.org/officeDocument/2006/relationships/image" Target="media/image275.wmf"/><Relationship Id="rId895" Type="http://schemas.openxmlformats.org/officeDocument/2006/relationships/oleObject" Target="embeddings/oleObject539.bin"/><Relationship Id="rId909" Type="http://schemas.openxmlformats.org/officeDocument/2006/relationships/oleObject" Target="embeddings/oleObject546.bin"/><Relationship Id="rId1080" Type="http://schemas.openxmlformats.org/officeDocument/2006/relationships/oleObject" Target="embeddings/oleObject661.bin"/><Relationship Id="rId38" Type="http://schemas.openxmlformats.org/officeDocument/2006/relationships/oleObject" Target="embeddings/oleObject16.bin"/><Relationship Id="rId103" Type="http://schemas.openxmlformats.org/officeDocument/2006/relationships/oleObject" Target="embeddings/oleObject57.bin"/><Relationship Id="rId310" Type="http://schemas.openxmlformats.org/officeDocument/2006/relationships/oleObject" Target="embeddings/oleObject214.bin"/><Relationship Id="rId548" Type="http://schemas.openxmlformats.org/officeDocument/2006/relationships/oleObject" Target="embeddings/oleObject333.bin"/><Relationship Id="rId755" Type="http://schemas.openxmlformats.org/officeDocument/2006/relationships/oleObject" Target="embeddings/oleObject448.bin"/><Relationship Id="rId962" Type="http://schemas.openxmlformats.org/officeDocument/2006/relationships/image" Target="media/image384.wmf"/><Relationship Id="rId91" Type="http://schemas.openxmlformats.org/officeDocument/2006/relationships/oleObject" Target="embeddings/oleObject51.bin"/><Relationship Id="rId187" Type="http://schemas.openxmlformats.org/officeDocument/2006/relationships/oleObject" Target="embeddings/oleObject122.bin"/><Relationship Id="rId394" Type="http://schemas.openxmlformats.org/officeDocument/2006/relationships/oleObject" Target="embeddings/oleObject256.bin"/><Relationship Id="rId408" Type="http://schemas.openxmlformats.org/officeDocument/2006/relationships/oleObject" Target="embeddings/oleObject263.bin"/><Relationship Id="rId615" Type="http://schemas.openxmlformats.org/officeDocument/2006/relationships/image" Target="media/image243.wmf"/><Relationship Id="rId822" Type="http://schemas.openxmlformats.org/officeDocument/2006/relationships/oleObject" Target="embeddings/oleObject488.bin"/><Relationship Id="rId1038" Type="http://schemas.openxmlformats.org/officeDocument/2006/relationships/oleObject" Target="embeddings/oleObject619.bin"/><Relationship Id="rId254" Type="http://schemas.openxmlformats.org/officeDocument/2006/relationships/image" Target="media/image64.wmf"/><Relationship Id="rId699" Type="http://schemas.openxmlformats.org/officeDocument/2006/relationships/oleObject" Target="embeddings/oleObject413.bin"/><Relationship Id="rId1091" Type="http://schemas.openxmlformats.org/officeDocument/2006/relationships/oleObject" Target="embeddings/oleObject672.bin"/><Relationship Id="rId1105" Type="http://schemas.openxmlformats.org/officeDocument/2006/relationships/oleObject" Target="embeddings/oleObject679.bin"/><Relationship Id="rId49" Type="http://schemas.openxmlformats.org/officeDocument/2006/relationships/image" Target="media/image17.wmf"/><Relationship Id="rId114" Type="http://schemas.openxmlformats.org/officeDocument/2006/relationships/image" Target="media/image45.wmf"/><Relationship Id="rId461" Type="http://schemas.openxmlformats.org/officeDocument/2006/relationships/image" Target="media/image166.wmf"/><Relationship Id="rId559" Type="http://schemas.openxmlformats.org/officeDocument/2006/relationships/image" Target="media/image215.wmf"/><Relationship Id="rId766" Type="http://schemas.openxmlformats.org/officeDocument/2006/relationships/image" Target="media/image307.wmf"/><Relationship Id="rId198" Type="http://schemas.openxmlformats.org/officeDocument/2006/relationships/oleObject" Target="embeddings/oleObject133.bin"/><Relationship Id="rId321" Type="http://schemas.openxmlformats.org/officeDocument/2006/relationships/image" Target="media/image96.wmf"/><Relationship Id="rId419" Type="http://schemas.openxmlformats.org/officeDocument/2006/relationships/image" Target="media/image145.wmf"/><Relationship Id="rId626" Type="http://schemas.openxmlformats.org/officeDocument/2006/relationships/oleObject" Target="embeddings/oleObject372.bin"/><Relationship Id="rId973" Type="http://schemas.openxmlformats.org/officeDocument/2006/relationships/oleObject" Target="embeddings/oleObject578.bin"/><Relationship Id="rId1049" Type="http://schemas.openxmlformats.org/officeDocument/2006/relationships/oleObject" Target="embeddings/oleObject630.bin"/><Relationship Id="rId833" Type="http://schemas.openxmlformats.org/officeDocument/2006/relationships/oleObject" Target="embeddings/oleObject497.bin"/><Relationship Id="rId1116" Type="http://schemas.openxmlformats.org/officeDocument/2006/relationships/image" Target="media/image426.wmf"/><Relationship Id="rId265" Type="http://schemas.openxmlformats.org/officeDocument/2006/relationships/oleObject" Target="embeddings/oleObject192.bin"/><Relationship Id="rId472" Type="http://schemas.openxmlformats.org/officeDocument/2006/relationships/oleObject" Target="embeddings/oleObject295.bin"/><Relationship Id="rId900" Type="http://schemas.openxmlformats.org/officeDocument/2006/relationships/image" Target="media/image353.wmf"/><Relationship Id="rId125" Type="http://schemas.openxmlformats.org/officeDocument/2006/relationships/oleObject" Target="embeddings/oleObject71.bin"/><Relationship Id="rId332" Type="http://schemas.openxmlformats.org/officeDocument/2006/relationships/oleObject" Target="embeddings/oleObject225.bin"/><Relationship Id="rId777" Type="http://schemas.openxmlformats.org/officeDocument/2006/relationships/oleObject" Target="embeddings/oleObject459.bin"/><Relationship Id="rId984" Type="http://schemas.openxmlformats.org/officeDocument/2006/relationships/image" Target="media/image391.wmf"/><Relationship Id="rId637" Type="http://schemas.openxmlformats.org/officeDocument/2006/relationships/image" Target="media/image254.wmf"/><Relationship Id="rId844" Type="http://schemas.openxmlformats.org/officeDocument/2006/relationships/oleObject" Target="embeddings/oleObject508.bin"/><Relationship Id="rId276" Type="http://schemas.openxmlformats.org/officeDocument/2006/relationships/oleObject" Target="embeddings/oleObject197.bin"/><Relationship Id="rId483" Type="http://schemas.openxmlformats.org/officeDocument/2006/relationships/image" Target="media/image177.wmf"/><Relationship Id="rId690" Type="http://schemas.openxmlformats.org/officeDocument/2006/relationships/image" Target="media/image276.wmf"/><Relationship Id="rId704" Type="http://schemas.openxmlformats.org/officeDocument/2006/relationships/image" Target="media/image283.wmf"/><Relationship Id="rId911" Type="http://schemas.openxmlformats.org/officeDocument/2006/relationships/oleObject" Target="embeddings/oleObject547.bin"/><Relationship Id="rId1127" Type="http://schemas.openxmlformats.org/officeDocument/2006/relationships/oleObject" Target="embeddings/oleObject690.bin"/><Relationship Id="rId40" Type="http://schemas.openxmlformats.org/officeDocument/2006/relationships/oleObject" Target="embeddings/oleObject18.bin"/><Relationship Id="rId136" Type="http://schemas.openxmlformats.org/officeDocument/2006/relationships/oleObject" Target="embeddings/oleObject77.bin"/><Relationship Id="rId343" Type="http://schemas.openxmlformats.org/officeDocument/2006/relationships/image" Target="media/image107.wmf"/><Relationship Id="rId550" Type="http://schemas.openxmlformats.org/officeDocument/2006/relationships/oleObject" Target="embeddings/oleObject334.bin"/><Relationship Id="rId788" Type="http://schemas.openxmlformats.org/officeDocument/2006/relationships/image" Target="media/image318.wmf"/><Relationship Id="rId995" Type="http://schemas.openxmlformats.org/officeDocument/2006/relationships/oleObject" Target="embeddings/oleObject593.bin"/><Relationship Id="rId203" Type="http://schemas.openxmlformats.org/officeDocument/2006/relationships/oleObject" Target="embeddings/oleObject138.bin"/><Relationship Id="rId648" Type="http://schemas.openxmlformats.org/officeDocument/2006/relationships/oleObject" Target="embeddings/oleObject384.bin"/><Relationship Id="rId855" Type="http://schemas.openxmlformats.org/officeDocument/2006/relationships/oleObject" Target="embeddings/oleObject519.bin"/><Relationship Id="rId1040" Type="http://schemas.openxmlformats.org/officeDocument/2006/relationships/oleObject" Target="embeddings/oleObject621.bin"/><Relationship Id="rId287" Type="http://schemas.openxmlformats.org/officeDocument/2006/relationships/image" Target="media/image79.wmf"/><Relationship Id="rId410" Type="http://schemas.openxmlformats.org/officeDocument/2006/relationships/oleObject" Target="embeddings/oleObject264.bin"/><Relationship Id="rId494" Type="http://schemas.openxmlformats.org/officeDocument/2006/relationships/oleObject" Target="embeddings/oleObject306.bin"/><Relationship Id="rId508" Type="http://schemas.openxmlformats.org/officeDocument/2006/relationships/oleObject" Target="embeddings/oleObject313.bin"/><Relationship Id="rId715" Type="http://schemas.openxmlformats.org/officeDocument/2006/relationships/oleObject" Target="embeddings/oleObject423.bin"/><Relationship Id="rId922" Type="http://schemas.openxmlformats.org/officeDocument/2006/relationships/image" Target="media/image364.wmf"/><Relationship Id="rId147" Type="http://schemas.openxmlformats.org/officeDocument/2006/relationships/oleObject" Target="embeddings/oleObject88.bin"/><Relationship Id="rId354" Type="http://schemas.openxmlformats.org/officeDocument/2006/relationships/oleObject" Target="embeddings/oleObject236.bin"/><Relationship Id="rId799" Type="http://schemas.openxmlformats.org/officeDocument/2006/relationships/oleObject" Target="embeddings/oleObject470.bin"/><Relationship Id="rId51" Type="http://schemas.openxmlformats.org/officeDocument/2006/relationships/image" Target="media/image18.wmf"/><Relationship Id="rId561" Type="http://schemas.openxmlformats.org/officeDocument/2006/relationships/image" Target="media/image216.wmf"/><Relationship Id="rId659" Type="http://schemas.openxmlformats.org/officeDocument/2006/relationships/image" Target="media/image261.wmf"/><Relationship Id="rId866" Type="http://schemas.openxmlformats.org/officeDocument/2006/relationships/image" Target="media/image336.wmf"/><Relationship Id="rId214" Type="http://schemas.openxmlformats.org/officeDocument/2006/relationships/oleObject" Target="embeddings/oleObject149.bin"/><Relationship Id="rId298" Type="http://schemas.openxmlformats.org/officeDocument/2006/relationships/oleObject" Target="embeddings/oleObject208.bin"/><Relationship Id="rId421" Type="http://schemas.openxmlformats.org/officeDocument/2006/relationships/image" Target="media/image146.wmf"/><Relationship Id="rId519" Type="http://schemas.openxmlformats.org/officeDocument/2006/relationships/image" Target="media/image195.wmf"/><Relationship Id="rId1051" Type="http://schemas.openxmlformats.org/officeDocument/2006/relationships/oleObject" Target="embeddings/oleObject632.bin"/><Relationship Id="rId158" Type="http://schemas.openxmlformats.org/officeDocument/2006/relationships/oleObject" Target="embeddings/oleObject99.bin"/><Relationship Id="rId726" Type="http://schemas.openxmlformats.org/officeDocument/2006/relationships/image" Target="media/image291.wmf"/><Relationship Id="rId933" Type="http://schemas.openxmlformats.org/officeDocument/2006/relationships/oleObject" Target="embeddings/oleObject558.bin"/><Relationship Id="rId1009" Type="http://schemas.openxmlformats.org/officeDocument/2006/relationships/image" Target="media/image403.wmf"/><Relationship Id="rId62" Type="http://schemas.openxmlformats.org/officeDocument/2006/relationships/oleObject" Target="embeddings/oleObject34.bin"/><Relationship Id="rId365" Type="http://schemas.openxmlformats.org/officeDocument/2006/relationships/image" Target="media/image118.wmf"/><Relationship Id="rId572" Type="http://schemas.openxmlformats.org/officeDocument/2006/relationships/oleObject" Target="embeddings/oleObject345.bin"/><Relationship Id="rId225" Type="http://schemas.openxmlformats.org/officeDocument/2006/relationships/oleObject" Target="embeddings/oleObject160.bin"/><Relationship Id="rId432" Type="http://schemas.openxmlformats.org/officeDocument/2006/relationships/oleObject" Target="embeddings/oleObject275.bin"/><Relationship Id="rId877" Type="http://schemas.openxmlformats.org/officeDocument/2006/relationships/oleObject" Target="embeddings/oleObject530.bin"/><Relationship Id="rId1062" Type="http://schemas.openxmlformats.org/officeDocument/2006/relationships/oleObject" Target="embeddings/oleObject643.bin"/><Relationship Id="rId737" Type="http://schemas.openxmlformats.org/officeDocument/2006/relationships/oleObject" Target="embeddings/oleObject438.bin"/><Relationship Id="rId944" Type="http://schemas.openxmlformats.org/officeDocument/2006/relationships/image" Target="media/image375.wmf"/><Relationship Id="rId73" Type="http://schemas.openxmlformats.org/officeDocument/2006/relationships/image" Target="media/image26.wmf"/><Relationship Id="rId169" Type="http://schemas.openxmlformats.org/officeDocument/2006/relationships/image" Target="media/image58.wmf"/><Relationship Id="rId376" Type="http://schemas.openxmlformats.org/officeDocument/2006/relationships/oleObject" Target="embeddings/oleObject247.bin"/><Relationship Id="rId583" Type="http://schemas.openxmlformats.org/officeDocument/2006/relationships/image" Target="media/image227.wmf"/><Relationship Id="rId790" Type="http://schemas.openxmlformats.org/officeDocument/2006/relationships/image" Target="media/image319.wmf"/><Relationship Id="rId804" Type="http://schemas.openxmlformats.org/officeDocument/2006/relationships/image" Target="media/image326.wmf"/><Relationship Id="rId4" Type="http://schemas.openxmlformats.org/officeDocument/2006/relationships/settings" Target="settings.xml"/><Relationship Id="rId236" Type="http://schemas.openxmlformats.org/officeDocument/2006/relationships/oleObject" Target="embeddings/oleObject171.bin"/><Relationship Id="rId443" Type="http://schemas.openxmlformats.org/officeDocument/2006/relationships/image" Target="media/image157.wmf"/><Relationship Id="rId650" Type="http://schemas.openxmlformats.org/officeDocument/2006/relationships/oleObject" Target="embeddings/oleObject386.bin"/><Relationship Id="rId888" Type="http://schemas.openxmlformats.org/officeDocument/2006/relationships/image" Target="media/image347.wmf"/><Relationship Id="rId1073" Type="http://schemas.openxmlformats.org/officeDocument/2006/relationships/oleObject" Target="embeddings/oleObject654.bin"/><Relationship Id="rId303" Type="http://schemas.openxmlformats.org/officeDocument/2006/relationships/image" Target="media/image87.wmf"/><Relationship Id="rId748" Type="http://schemas.openxmlformats.org/officeDocument/2006/relationships/image" Target="media/image298.wmf"/><Relationship Id="rId955" Type="http://schemas.openxmlformats.org/officeDocument/2006/relationships/oleObject" Target="embeddings/oleObject569.bin"/><Relationship Id="rId84" Type="http://schemas.openxmlformats.org/officeDocument/2006/relationships/oleObject" Target="embeddings/oleObject47.bin"/><Relationship Id="rId387" Type="http://schemas.openxmlformats.org/officeDocument/2006/relationships/image" Target="media/image129.wmf"/><Relationship Id="rId510" Type="http://schemas.openxmlformats.org/officeDocument/2006/relationships/oleObject" Target="embeddings/oleObject314.bin"/><Relationship Id="rId594" Type="http://schemas.openxmlformats.org/officeDocument/2006/relationships/oleObject" Target="embeddings/oleObject356.bin"/><Relationship Id="rId608" Type="http://schemas.openxmlformats.org/officeDocument/2006/relationships/oleObject" Target="embeddings/oleObject363.bin"/><Relationship Id="rId815" Type="http://schemas.openxmlformats.org/officeDocument/2006/relationships/oleObject" Target="embeddings/oleObject481.bin"/><Relationship Id="rId247" Type="http://schemas.openxmlformats.org/officeDocument/2006/relationships/oleObject" Target="embeddings/oleObject179.bin"/><Relationship Id="rId899" Type="http://schemas.openxmlformats.org/officeDocument/2006/relationships/oleObject" Target="embeddings/oleObject541.bin"/><Relationship Id="rId1000" Type="http://schemas.openxmlformats.org/officeDocument/2006/relationships/oleObject" Target="embeddings/oleObject596.bin"/><Relationship Id="rId1084" Type="http://schemas.openxmlformats.org/officeDocument/2006/relationships/oleObject" Target="embeddings/oleObject665.bin"/><Relationship Id="rId107" Type="http://schemas.openxmlformats.org/officeDocument/2006/relationships/oleObject" Target="embeddings/oleObject59.bin"/><Relationship Id="rId454" Type="http://schemas.openxmlformats.org/officeDocument/2006/relationships/oleObject" Target="embeddings/oleObject286.bin"/><Relationship Id="rId661" Type="http://schemas.openxmlformats.org/officeDocument/2006/relationships/image" Target="media/image262.wmf"/><Relationship Id="rId759" Type="http://schemas.openxmlformats.org/officeDocument/2006/relationships/oleObject" Target="embeddings/oleObject450.bin"/><Relationship Id="rId966" Type="http://schemas.openxmlformats.org/officeDocument/2006/relationships/image" Target="media/image386.wmf"/><Relationship Id="rId11" Type="http://schemas.openxmlformats.org/officeDocument/2006/relationships/oleObject" Target="embeddings/oleObject1.bin"/><Relationship Id="rId314" Type="http://schemas.openxmlformats.org/officeDocument/2006/relationships/oleObject" Target="embeddings/oleObject216.bin"/><Relationship Id="rId398" Type="http://schemas.openxmlformats.org/officeDocument/2006/relationships/oleObject" Target="embeddings/oleObject258.bin"/><Relationship Id="rId521" Type="http://schemas.openxmlformats.org/officeDocument/2006/relationships/image" Target="media/image196.wmf"/><Relationship Id="rId619" Type="http://schemas.openxmlformats.org/officeDocument/2006/relationships/image" Target="media/image245.wmf"/><Relationship Id="rId95" Type="http://schemas.openxmlformats.org/officeDocument/2006/relationships/oleObject" Target="embeddings/oleObject53.bin"/><Relationship Id="rId160" Type="http://schemas.openxmlformats.org/officeDocument/2006/relationships/oleObject" Target="embeddings/oleObject101.bin"/><Relationship Id="rId826" Type="http://schemas.openxmlformats.org/officeDocument/2006/relationships/oleObject" Target="embeddings/oleObject492.bin"/><Relationship Id="rId1011" Type="http://schemas.openxmlformats.org/officeDocument/2006/relationships/image" Target="media/image404.wmf"/><Relationship Id="rId1109" Type="http://schemas.openxmlformats.org/officeDocument/2006/relationships/oleObject" Target="embeddings/oleObject681.bin"/><Relationship Id="rId258" Type="http://schemas.openxmlformats.org/officeDocument/2006/relationships/image" Target="media/image66.wmf"/><Relationship Id="rId465" Type="http://schemas.openxmlformats.org/officeDocument/2006/relationships/image" Target="media/image168.wmf"/><Relationship Id="rId672" Type="http://schemas.openxmlformats.org/officeDocument/2006/relationships/image" Target="media/image267.wmf"/><Relationship Id="rId1095" Type="http://schemas.openxmlformats.org/officeDocument/2006/relationships/oleObject" Target="embeddings/oleObject674.bin"/><Relationship Id="rId22" Type="http://schemas.openxmlformats.org/officeDocument/2006/relationships/image" Target="media/image10.wmf"/><Relationship Id="rId118" Type="http://schemas.openxmlformats.org/officeDocument/2006/relationships/oleObject" Target="embeddings/oleObject66.bin"/><Relationship Id="rId325" Type="http://schemas.openxmlformats.org/officeDocument/2006/relationships/image" Target="media/image98.wmf"/><Relationship Id="rId532" Type="http://schemas.openxmlformats.org/officeDocument/2006/relationships/oleObject" Target="embeddings/oleObject325.bin"/><Relationship Id="rId977" Type="http://schemas.openxmlformats.org/officeDocument/2006/relationships/oleObject" Target="embeddings/oleObject582.bin"/><Relationship Id="rId171" Type="http://schemas.openxmlformats.org/officeDocument/2006/relationships/image" Target="media/image59.wmf"/><Relationship Id="rId837" Type="http://schemas.openxmlformats.org/officeDocument/2006/relationships/oleObject" Target="embeddings/oleObject501.bin"/><Relationship Id="rId1022" Type="http://schemas.openxmlformats.org/officeDocument/2006/relationships/oleObject" Target="embeddings/oleObject608.bin"/><Relationship Id="rId269" Type="http://schemas.openxmlformats.org/officeDocument/2006/relationships/image" Target="media/image70.wmf"/><Relationship Id="rId476" Type="http://schemas.openxmlformats.org/officeDocument/2006/relationships/oleObject" Target="embeddings/oleObject297.bin"/><Relationship Id="rId683" Type="http://schemas.openxmlformats.org/officeDocument/2006/relationships/oleObject" Target="embeddings/oleObject405.bin"/><Relationship Id="rId890" Type="http://schemas.openxmlformats.org/officeDocument/2006/relationships/image" Target="media/image348.wmf"/><Relationship Id="rId904" Type="http://schemas.openxmlformats.org/officeDocument/2006/relationships/image" Target="media/image355.wmf"/><Relationship Id="rId33" Type="http://schemas.openxmlformats.org/officeDocument/2006/relationships/oleObject" Target="embeddings/oleObject12.bin"/><Relationship Id="rId129" Type="http://schemas.openxmlformats.org/officeDocument/2006/relationships/image" Target="media/image50.wmf"/><Relationship Id="rId336" Type="http://schemas.openxmlformats.org/officeDocument/2006/relationships/oleObject" Target="embeddings/oleObject227.bin"/><Relationship Id="rId543" Type="http://schemas.openxmlformats.org/officeDocument/2006/relationships/image" Target="media/image207.wmf"/><Relationship Id="rId988" Type="http://schemas.openxmlformats.org/officeDocument/2006/relationships/image" Target="media/image393.wmf"/><Relationship Id="rId182" Type="http://schemas.openxmlformats.org/officeDocument/2006/relationships/oleObject" Target="embeddings/oleObject117.bin"/><Relationship Id="rId403" Type="http://schemas.openxmlformats.org/officeDocument/2006/relationships/image" Target="media/image137.wmf"/><Relationship Id="rId750" Type="http://schemas.openxmlformats.org/officeDocument/2006/relationships/image" Target="media/image299.wmf"/><Relationship Id="rId848" Type="http://schemas.openxmlformats.org/officeDocument/2006/relationships/oleObject" Target="embeddings/oleObject512.bin"/><Relationship Id="rId1033" Type="http://schemas.openxmlformats.org/officeDocument/2006/relationships/oleObject" Target="embeddings/oleObject614.bin"/><Relationship Id="rId487" Type="http://schemas.openxmlformats.org/officeDocument/2006/relationships/image" Target="media/image179.wmf"/><Relationship Id="rId610" Type="http://schemas.openxmlformats.org/officeDocument/2006/relationships/oleObject" Target="embeddings/oleObject364.bin"/><Relationship Id="rId694" Type="http://schemas.openxmlformats.org/officeDocument/2006/relationships/image" Target="media/image278.wmf"/><Relationship Id="rId708" Type="http://schemas.openxmlformats.org/officeDocument/2006/relationships/image" Target="media/image285.wmf"/><Relationship Id="rId915" Type="http://schemas.openxmlformats.org/officeDocument/2006/relationships/oleObject" Target="embeddings/oleObject549.bin"/><Relationship Id="rId347" Type="http://schemas.openxmlformats.org/officeDocument/2006/relationships/image" Target="media/image109.wmf"/><Relationship Id="rId999" Type="http://schemas.openxmlformats.org/officeDocument/2006/relationships/oleObject" Target="embeddings/oleObject595.bin"/><Relationship Id="rId1100" Type="http://schemas.openxmlformats.org/officeDocument/2006/relationships/image" Target="media/image418.wmf"/><Relationship Id="rId44" Type="http://schemas.openxmlformats.org/officeDocument/2006/relationships/oleObject" Target="embeddings/oleObject22.bin"/><Relationship Id="rId554" Type="http://schemas.openxmlformats.org/officeDocument/2006/relationships/oleObject" Target="embeddings/oleObject336.bin"/><Relationship Id="rId761" Type="http://schemas.openxmlformats.org/officeDocument/2006/relationships/oleObject" Target="embeddings/oleObject451.bin"/><Relationship Id="rId859" Type="http://schemas.openxmlformats.org/officeDocument/2006/relationships/oleObject" Target="embeddings/oleObject521.bin"/><Relationship Id="rId193" Type="http://schemas.openxmlformats.org/officeDocument/2006/relationships/oleObject" Target="embeddings/oleObject128.bin"/><Relationship Id="rId207" Type="http://schemas.openxmlformats.org/officeDocument/2006/relationships/oleObject" Target="embeddings/oleObject142.bin"/><Relationship Id="rId414" Type="http://schemas.openxmlformats.org/officeDocument/2006/relationships/oleObject" Target="embeddings/oleObject266.bin"/><Relationship Id="rId498" Type="http://schemas.openxmlformats.org/officeDocument/2006/relationships/oleObject" Target="embeddings/oleObject308.bin"/><Relationship Id="rId621" Type="http://schemas.openxmlformats.org/officeDocument/2006/relationships/image" Target="media/image246.wmf"/><Relationship Id="rId1044" Type="http://schemas.openxmlformats.org/officeDocument/2006/relationships/oleObject" Target="embeddings/oleObject625.bin"/><Relationship Id="rId260" Type="http://schemas.openxmlformats.org/officeDocument/2006/relationships/image" Target="media/image67.wmf"/><Relationship Id="rId719" Type="http://schemas.openxmlformats.org/officeDocument/2006/relationships/oleObject" Target="embeddings/oleObject426.bin"/><Relationship Id="rId926" Type="http://schemas.openxmlformats.org/officeDocument/2006/relationships/image" Target="media/image366.wmf"/><Relationship Id="rId1111" Type="http://schemas.openxmlformats.org/officeDocument/2006/relationships/oleObject" Target="embeddings/oleObject682.bin"/><Relationship Id="rId55" Type="http://schemas.openxmlformats.org/officeDocument/2006/relationships/image" Target="media/image20.wmf"/><Relationship Id="rId120" Type="http://schemas.openxmlformats.org/officeDocument/2006/relationships/oleObject" Target="embeddings/oleObject67.bin"/><Relationship Id="rId358" Type="http://schemas.openxmlformats.org/officeDocument/2006/relationships/oleObject" Target="embeddings/oleObject238.bin"/><Relationship Id="rId565" Type="http://schemas.openxmlformats.org/officeDocument/2006/relationships/image" Target="media/image218.wmf"/><Relationship Id="rId772" Type="http://schemas.openxmlformats.org/officeDocument/2006/relationships/image" Target="media/image310.wmf"/><Relationship Id="rId218" Type="http://schemas.openxmlformats.org/officeDocument/2006/relationships/oleObject" Target="embeddings/oleObject153.bin"/><Relationship Id="rId425" Type="http://schemas.openxmlformats.org/officeDocument/2006/relationships/image" Target="media/image148.wmf"/><Relationship Id="rId632" Type="http://schemas.openxmlformats.org/officeDocument/2006/relationships/oleObject" Target="embeddings/oleObject375.bin"/><Relationship Id="rId1055" Type="http://schemas.openxmlformats.org/officeDocument/2006/relationships/oleObject" Target="embeddings/oleObject636.bin"/><Relationship Id="rId271" Type="http://schemas.openxmlformats.org/officeDocument/2006/relationships/image" Target="media/image71.wmf"/><Relationship Id="rId937" Type="http://schemas.openxmlformats.org/officeDocument/2006/relationships/oleObject" Target="embeddings/oleObject560.bin"/><Relationship Id="rId1122" Type="http://schemas.openxmlformats.org/officeDocument/2006/relationships/image" Target="media/image429.wmf"/><Relationship Id="rId66" Type="http://schemas.openxmlformats.org/officeDocument/2006/relationships/oleObject" Target="embeddings/oleObject38.bin"/><Relationship Id="rId131" Type="http://schemas.openxmlformats.org/officeDocument/2006/relationships/image" Target="media/image51.wmf"/><Relationship Id="rId369" Type="http://schemas.openxmlformats.org/officeDocument/2006/relationships/image" Target="media/image120.wmf"/><Relationship Id="rId576" Type="http://schemas.openxmlformats.org/officeDocument/2006/relationships/oleObject" Target="embeddings/oleObject347.bin"/><Relationship Id="rId783" Type="http://schemas.openxmlformats.org/officeDocument/2006/relationships/oleObject" Target="embeddings/oleObject462.bin"/><Relationship Id="rId990" Type="http://schemas.openxmlformats.org/officeDocument/2006/relationships/image" Target="media/image394.wmf"/><Relationship Id="rId229" Type="http://schemas.openxmlformats.org/officeDocument/2006/relationships/oleObject" Target="embeddings/oleObject164.bin"/><Relationship Id="rId436" Type="http://schemas.openxmlformats.org/officeDocument/2006/relationships/oleObject" Target="embeddings/oleObject277.bin"/><Relationship Id="rId643" Type="http://schemas.openxmlformats.org/officeDocument/2006/relationships/image" Target="media/image257.wmf"/><Relationship Id="rId1066" Type="http://schemas.openxmlformats.org/officeDocument/2006/relationships/oleObject" Target="embeddings/oleObject647.bin"/><Relationship Id="rId850" Type="http://schemas.openxmlformats.org/officeDocument/2006/relationships/oleObject" Target="embeddings/oleObject514.bin"/><Relationship Id="rId948" Type="http://schemas.openxmlformats.org/officeDocument/2006/relationships/image" Target="media/image377.wmf"/><Relationship Id="rId1133" Type="http://schemas.openxmlformats.org/officeDocument/2006/relationships/footer" Target="footer1.xml"/><Relationship Id="rId77" Type="http://schemas.openxmlformats.org/officeDocument/2006/relationships/image" Target="media/image28.wmf"/><Relationship Id="rId282" Type="http://schemas.openxmlformats.org/officeDocument/2006/relationships/oleObject" Target="embeddings/oleObject200.bin"/><Relationship Id="rId503" Type="http://schemas.openxmlformats.org/officeDocument/2006/relationships/image" Target="media/image187.wmf"/><Relationship Id="rId587" Type="http://schemas.openxmlformats.org/officeDocument/2006/relationships/image" Target="media/image229.wmf"/><Relationship Id="rId710" Type="http://schemas.openxmlformats.org/officeDocument/2006/relationships/image" Target="media/image286.wmf"/><Relationship Id="rId808" Type="http://schemas.openxmlformats.org/officeDocument/2006/relationships/image" Target="media/image328.wmf"/><Relationship Id="rId8" Type="http://schemas.openxmlformats.org/officeDocument/2006/relationships/image" Target="media/image2.gif"/><Relationship Id="rId142" Type="http://schemas.openxmlformats.org/officeDocument/2006/relationships/oleObject" Target="embeddings/oleObject83.bin"/><Relationship Id="rId447" Type="http://schemas.openxmlformats.org/officeDocument/2006/relationships/image" Target="media/image159.wmf"/><Relationship Id="rId794" Type="http://schemas.openxmlformats.org/officeDocument/2006/relationships/image" Target="media/image321.wmf"/><Relationship Id="rId1077" Type="http://schemas.openxmlformats.org/officeDocument/2006/relationships/oleObject" Target="embeddings/oleObject658.bin"/><Relationship Id="rId654" Type="http://schemas.openxmlformats.org/officeDocument/2006/relationships/oleObject" Target="embeddings/oleObject390.bin"/><Relationship Id="rId861" Type="http://schemas.openxmlformats.org/officeDocument/2006/relationships/oleObject" Target="embeddings/oleObject522.bin"/><Relationship Id="rId959" Type="http://schemas.openxmlformats.org/officeDocument/2006/relationships/oleObject" Target="embeddings/oleObject571.bin"/><Relationship Id="rId293" Type="http://schemas.openxmlformats.org/officeDocument/2006/relationships/image" Target="media/image82.wmf"/><Relationship Id="rId307" Type="http://schemas.openxmlformats.org/officeDocument/2006/relationships/image" Target="media/image89.wmf"/><Relationship Id="rId514" Type="http://schemas.openxmlformats.org/officeDocument/2006/relationships/oleObject" Target="embeddings/oleObject316.bin"/><Relationship Id="rId721" Type="http://schemas.openxmlformats.org/officeDocument/2006/relationships/oleObject" Target="embeddings/oleObject427.bin"/><Relationship Id="rId88" Type="http://schemas.openxmlformats.org/officeDocument/2006/relationships/image" Target="media/image33.wmf"/><Relationship Id="rId153" Type="http://schemas.openxmlformats.org/officeDocument/2006/relationships/oleObject" Target="embeddings/oleObject94.bin"/><Relationship Id="rId360" Type="http://schemas.openxmlformats.org/officeDocument/2006/relationships/oleObject" Target="embeddings/oleObject239.bin"/><Relationship Id="rId598" Type="http://schemas.openxmlformats.org/officeDocument/2006/relationships/oleObject" Target="embeddings/oleObject358.bin"/><Relationship Id="rId819" Type="http://schemas.openxmlformats.org/officeDocument/2006/relationships/oleObject" Target="embeddings/oleObject485.bin"/><Relationship Id="rId1004" Type="http://schemas.openxmlformats.org/officeDocument/2006/relationships/oleObject" Target="embeddings/oleObject598.bin"/><Relationship Id="rId220" Type="http://schemas.openxmlformats.org/officeDocument/2006/relationships/oleObject" Target="embeddings/oleObject155.bin"/><Relationship Id="rId458" Type="http://schemas.openxmlformats.org/officeDocument/2006/relationships/oleObject" Target="embeddings/oleObject288.bin"/><Relationship Id="rId665" Type="http://schemas.openxmlformats.org/officeDocument/2006/relationships/image" Target="media/image264.wmf"/><Relationship Id="rId872" Type="http://schemas.openxmlformats.org/officeDocument/2006/relationships/image" Target="media/image339.wmf"/><Relationship Id="rId1088" Type="http://schemas.openxmlformats.org/officeDocument/2006/relationships/oleObject" Target="embeddings/oleObject669.bin"/><Relationship Id="rId15" Type="http://schemas.openxmlformats.org/officeDocument/2006/relationships/oleObject" Target="embeddings/oleObject3.bin"/><Relationship Id="rId318" Type="http://schemas.openxmlformats.org/officeDocument/2006/relationships/oleObject" Target="embeddings/oleObject218.bin"/><Relationship Id="rId525" Type="http://schemas.openxmlformats.org/officeDocument/2006/relationships/image" Target="media/image198.wmf"/><Relationship Id="rId732" Type="http://schemas.openxmlformats.org/officeDocument/2006/relationships/oleObject" Target="embeddings/oleObject433.bin"/><Relationship Id="rId99" Type="http://schemas.openxmlformats.org/officeDocument/2006/relationships/oleObject" Target="embeddings/oleObject55.bin"/><Relationship Id="rId164" Type="http://schemas.openxmlformats.org/officeDocument/2006/relationships/oleObject" Target="embeddings/oleObject103.bin"/><Relationship Id="rId371" Type="http://schemas.openxmlformats.org/officeDocument/2006/relationships/image" Target="media/image121.wmf"/><Relationship Id="rId1015" Type="http://schemas.openxmlformats.org/officeDocument/2006/relationships/image" Target="media/image406.wmf"/><Relationship Id="rId469" Type="http://schemas.openxmlformats.org/officeDocument/2006/relationships/image" Target="media/image170.wmf"/><Relationship Id="rId676" Type="http://schemas.openxmlformats.org/officeDocument/2006/relationships/image" Target="media/image269.wmf"/><Relationship Id="rId883" Type="http://schemas.openxmlformats.org/officeDocument/2006/relationships/oleObject" Target="embeddings/oleObject533.bin"/><Relationship Id="rId1099" Type="http://schemas.openxmlformats.org/officeDocument/2006/relationships/oleObject" Target="embeddings/oleObject676.bin"/><Relationship Id="rId26" Type="http://schemas.openxmlformats.org/officeDocument/2006/relationships/image" Target="media/image12.wmf"/><Relationship Id="rId231" Type="http://schemas.openxmlformats.org/officeDocument/2006/relationships/oleObject" Target="embeddings/oleObject166.bin"/><Relationship Id="rId329" Type="http://schemas.openxmlformats.org/officeDocument/2006/relationships/image" Target="media/image100.wmf"/><Relationship Id="rId536" Type="http://schemas.openxmlformats.org/officeDocument/2006/relationships/oleObject" Target="embeddings/oleObject327.bin"/><Relationship Id="rId175" Type="http://schemas.openxmlformats.org/officeDocument/2006/relationships/oleObject" Target="embeddings/oleObject110.bin"/><Relationship Id="rId743" Type="http://schemas.openxmlformats.org/officeDocument/2006/relationships/oleObject" Target="embeddings/oleObject442.bin"/><Relationship Id="rId950" Type="http://schemas.openxmlformats.org/officeDocument/2006/relationships/image" Target="media/image378.wmf"/><Relationship Id="rId1026" Type="http://schemas.openxmlformats.org/officeDocument/2006/relationships/oleObject" Target="embeddings/oleObject610.bin"/><Relationship Id="rId382" Type="http://schemas.openxmlformats.org/officeDocument/2006/relationships/oleObject" Target="embeddings/oleObject250.bin"/><Relationship Id="rId603" Type="http://schemas.openxmlformats.org/officeDocument/2006/relationships/image" Target="media/image237.wmf"/><Relationship Id="rId687" Type="http://schemas.openxmlformats.org/officeDocument/2006/relationships/oleObject" Target="embeddings/oleObject407.bin"/><Relationship Id="rId810" Type="http://schemas.openxmlformats.org/officeDocument/2006/relationships/oleObject" Target="embeddings/oleObject476.bin"/><Relationship Id="rId908" Type="http://schemas.openxmlformats.org/officeDocument/2006/relationships/image" Target="media/image357.wmf"/><Relationship Id="rId242" Type="http://schemas.openxmlformats.org/officeDocument/2006/relationships/image" Target="media/image60.wmf"/><Relationship Id="rId894" Type="http://schemas.openxmlformats.org/officeDocument/2006/relationships/image" Target="media/image350.wmf"/><Relationship Id="rId37" Type="http://schemas.openxmlformats.org/officeDocument/2006/relationships/oleObject" Target="embeddings/oleObject15.bin"/><Relationship Id="rId102" Type="http://schemas.openxmlformats.org/officeDocument/2006/relationships/image" Target="media/image40.wmf"/><Relationship Id="rId547" Type="http://schemas.openxmlformats.org/officeDocument/2006/relationships/image" Target="media/image209.wmf"/><Relationship Id="rId754" Type="http://schemas.openxmlformats.org/officeDocument/2006/relationships/image" Target="media/image301.wmf"/><Relationship Id="rId961" Type="http://schemas.openxmlformats.org/officeDocument/2006/relationships/oleObject" Target="embeddings/oleObject572.bin"/><Relationship Id="rId90" Type="http://schemas.openxmlformats.org/officeDocument/2006/relationships/image" Target="media/image34.wmf"/><Relationship Id="rId186" Type="http://schemas.openxmlformats.org/officeDocument/2006/relationships/oleObject" Target="embeddings/oleObject121.bin"/><Relationship Id="rId393" Type="http://schemas.openxmlformats.org/officeDocument/2006/relationships/image" Target="media/image132.wmf"/><Relationship Id="rId407" Type="http://schemas.openxmlformats.org/officeDocument/2006/relationships/image" Target="media/image139.wmf"/><Relationship Id="rId614" Type="http://schemas.openxmlformats.org/officeDocument/2006/relationships/oleObject" Target="embeddings/oleObject366.bin"/><Relationship Id="rId821" Type="http://schemas.openxmlformats.org/officeDocument/2006/relationships/oleObject" Target="embeddings/oleObject487.bin"/><Relationship Id="rId1037" Type="http://schemas.openxmlformats.org/officeDocument/2006/relationships/oleObject" Target="embeddings/oleObject618.bin"/><Relationship Id="rId253" Type="http://schemas.openxmlformats.org/officeDocument/2006/relationships/oleObject" Target="embeddings/oleObject184.bin"/><Relationship Id="rId460" Type="http://schemas.openxmlformats.org/officeDocument/2006/relationships/oleObject" Target="embeddings/oleObject289.bin"/><Relationship Id="rId698" Type="http://schemas.openxmlformats.org/officeDocument/2006/relationships/image" Target="media/image280.wmf"/><Relationship Id="rId919" Type="http://schemas.openxmlformats.org/officeDocument/2006/relationships/oleObject" Target="embeddings/oleObject551.bin"/><Relationship Id="rId1090" Type="http://schemas.openxmlformats.org/officeDocument/2006/relationships/oleObject" Target="embeddings/oleObject671.bin"/><Relationship Id="rId1104" Type="http://schemas.openxmlformats.org/officeDocument/2006/relationships/image" Target="media/image420.wmf"/><Relationship Id="rId48" Type="http://schemas.openxmlformats.org/officeDocument/2006/relationships/oleObject" Target="embeddings/oleObject26.bin"/><Relationship Id="rId113" Type="http://schemas.openxmlformats.org/officeDocument/2006/relationships/oleObject" Target="embeddings/oleObject63.bin"/><Relationship Id="rId320" Type="http://schemas.openxmlformats.org/officeDocument/2006/relationships/oleObject" Target="embeddings/oleObject219.bin"/><Relationship Id="rId558" Type="http://schemas.openxmlformats.org/officeDocument/2006/relationships/oleObject" Target="embeddings/oleObject338.bin"/><Relationship Id="rId765" Type="http://schemas.openxmlformats.org/officeDocument/2006/relationships/oleObject" Target="embeddings/oleObject453.bin"/><Relationship Id="rId972" Type="http://schemas.openxmlformats.org/officeDocument/2006/relationships/image" Target="media/image389.wmf"/><Relationship Id="rId197" Type="http://schemas.openxmlformats.org/officeDocument/2006/relationships/oleObject" Target="embeddings/oleObject132.bin"/><Relationship Id="rId418" Type="http://schemas.openxmlformats.org/officeDocument/2006/relationships/oleObject" Target="embeddings/oleObject268.bin"/><Relationship Id="rId625" Type="http://schemas.openxmlformats.org/officeDocument/2006/relationships/image" Target="media/image248.wmf"/><Relationship Id="rId832" Type="http://schemas.openxmlformats.org/officeDocument/2006/relationships/oleObject" Target="embeddings/oleObject496.bin"/><Relationship Id="rId1048" Type="http://schemas.openxmlformats.org/officeDocument/2006/relationships/oleObject" Target="embeddings/oleObject629.bin"/><Relationship Id="rId264" Type="http://schemas.openxmlformats.org/officeDocument/2006/relationships/oleObject" Target="embeddings/oleObject191.bin"/><Relationship Id="rId471" Type="http://schemas.openxmlformats.org/officeDocument/2006/relationships/image" Target="media/image171.wmf"/><Relationship Id="rId1115" Type="http://schemas.openxmlformats.org/officeDocument/2006/relationships/oleObject" Target="embeddings/oleObject684.bin"/><Relationship Id="rId59" Type="http://schemas.openxmlformats.org/officeDocument/2006/relationships/image" Target="media/image22.wmf"/><Relationship Id="rId124" Type="http://schemas.openxmlformats.org/officeDocument/2006/relationships/oleObject" Target="embeddings/oleObject70.bin"/><Relationship Id="rId569" Type="http://schemas.openxmlformats.org/officeDocument/2006/relationships/image" Target="media/image220.wmf"/><Relationship Id="rId776" Type="http://schemas.openxmlformats.org/officeDocument/2006/relationships/image" Target="media/image312.wmf"/><Relationship Id="rId983" Type="http://schemas.openxmlformats.org/officeDocument/2006/relationships/oleObject" Target="embeddings/oleObject587.bin"/><Relationship Id="rId331" Type="http://schemas.openxmlformats.org/officeDocument/2006/relationships/image" Target="media/image101.wmf"/><Relationship Id="rId429" Type="http://schemas.openxmlformats.org/officeDocument/2006/relationships/image" Target="media/image150.wmf"/><Relationship Id="rId636" Type="http://schemas.openxmlformats.org/officeDocument/2006/relationships/oleObject" Target="embeddings/oleObject377.bin"/><Relationship Id="rId1059" Type="http://schemas.openxmlformats.org/officeDocument/2006/relationships/oleObject" Target="embeddings/oleObject640.bin"/><Relationship Id="rId843" Type="http://schemas.openxmlformats.org/officeDocument/2006/relationships/oleObject" Target="embeddings/oleObject507.bin"/><Relationship Id="rId1126" Type="http://schemas.openxmlformats.org/officeDocument/2006/relationships/image" Target="media/image431.wmf"/><Relationship Id="rId275" Type="http://schemas.openxmlformats.org/officeDocument/2006/relationships/image" Target="media/image73.wmf"/><Relationship Id="rId482" Type="http://schemas.openxmlformats.org/officeDocument/2006/relationships/oleObject" Target="embeddings/oleObject300.bin"/><Relationship Id="rId703" Type="http://schemas.openxmlformats.org/officeDocument/2006/relationships/oleObject" Target="embeddings/oleObject415.bin"/><Relationship Id="rId910" Type="http://schemas.openxmlformats.org/officeDocument/2006/relationships/image" Target="media/image358.wmf"/><Relationship Id="rId135" Type="http://schemas.openxmlformats.org/officeDocument/2006/relationships/image" Target="media/image53.wmf"/><Relationship Id="rId342" Type="http://schemas.openxmlformats.org/officeDocument/2006/relationships/oleObject" Target="embeddings/oleObject230.bin"/><Relationship Id="rId787" Type="http://schemas.openxmlformats.org/officeDocument/2006/relationships/oleObject" Target="embeddings/oleObject464.bin"/><Relationship Id="rId994" Type="http://schemas.openxmlformats.org/officeDocument/2006/relationships/image" Target="media/image396.wmf"/><Relationship Id="rId202" Type="http://schemas.openxmlformats.org/officeDocument/2006/relationships/oleObject" Target="embeddings/oleObject137.bin"/><Relationship Id="rId647" Type="http://schemas.openxmlformats.org/officeDocument/2006/relationships/oleObject" Target="embeddings/oleObject383.bin"/><Relationship Id="rId854" Type="http://schemas.openxmlformats.org/officeDocument/2006/relationships/oleObject" Target="embeddings/oleObject518.bin"/><Relationship Id="rId286" Type="http://schemas.openxmlformats.org/officeDocument/2006/relationships/oleObject" Target="embeddings/oleObject202.bin"/><Relationship Id="rId493" Type="http://schemas.openxmlformats.org/officeDocument/2006/relationships/image" Target="media/image182.wmf"/><Relationship Id="rId507" Type="http://schemas.openxmlformats.org/officeDocument/2006/relationships/image" Target="media/image189.wmf"/><Relationship Id="rId714" Type="http://schemas.openxmlformats.org/officeDocument/2006/relationships/oleObject" Target="embeddings/oleObject422.bin"/><Relationship Id="rId921" Type="http://schemas.openxmlformats.org/officeDocument/2006/relationships/oleObject" Target="embeddings/oleObject552.bin"/><Relationship Id="rId50" Type="http://schemas.openxmlformats.org/officeDocument/2006/relationships/oleObject" Target="embeddings/oleObject27.bin"/><Relationship Id="rId146" Type="http://schemas.openxmlformats.org/officeDocument/2006/relationships/oleObject" Target="embeddings/oleObject87.bin"/><Relationship Id="rId353" Type="http://schemas.openxmlformats.org/officeDocument/2006/relationships/image" Target="media/image112.wmf"/><Relationship Id="rId560" Type="http://schemas.openxmlformats.org/officeDocument/2006/relationships/oleObject" Target="embeddings/oleObject339.bin"/><Relationship Id="rId798" Type="http://schemas.openxmlformats.org/officeDocument/2006/relationships/image" Target="media/image323.wmf"/><Relationship Id="rId213" Type="http://schemas.openxmlformats.org/officeDocument/2006/relationships/oleObject" Target="embeddings/oleObject148.bin"/><Relationship Id="rId420" Type="http://schemas.openxmlformats.org/officeDocument/2006/relationships/oleObject" Target="embeddings/oleObject269.bin"/><Relationship Id="rId658" Type="http://schemas.openxmlformats.org/officeDocument/2006/relationships/oleObject" Target="embeddings/oleObject392.bin"/><Relationship Id="rId865" Type="http://schemas.openxmlformats.org/officeDocument/2006/relationships/oleObject" Target="embeddings/oleObject524.bin"/><Relationship Id="rId1050" Type="http://schemas.openxmlformats.org/officeDocument/2006/relationships/oleObject" Target="embeddings/oleObject631.bin"/><Relationship Id="rId297" Type="http://schemas.openxmlformats.org/officeDocument/2006/relationships/image" Target="media/image84.wmf"/><Relationship Id="rId518" Type="http://schemas.openxmlformats.org/officeDocument/2006/relationships/oleObject" Target="embeddings/oleObject318.bin"/><Relationship Id="rId725" Type="http://schemas.openxmlformats.org/officeDocument/2006/relationships/oleObject" Target="embeddings/oleObject429.bin"/><Relationship Id="rId932" Type="http://schemas.openxmlformats.org/officeDocument/2006/relationships/image" Target="media/image369.wmf"/><Relationship Id="rId157" Type="http://schemas.openxmlformats.org/officeDocument/2006/relationships/oleObject" Target="embeddings/oleObject98.bin"/><Relationship Id="rId364" Type="http://schemas.openxmlformats.org/officeDocument/2006/relationships/oleObject" Target="embeddings/oleObject241.bin"/><Relationship Id="rId1008" Type="http://schemas.openxmlformats.org/officeDocument/2006/relationships/oleObject" Target="embeddings/oleObject600.bin"/><Relationship Id="rId61" Type="http://schemas.openxmlformats.org/officeDocument/2006/relationships/oleObject" Target="embeddings/oleObject33.bin"/><Relationship Id="rId571" Type="http://schemas.openxmlformats.org/officeDocument/2006/relationships/image" Target="media/image221.wmf"/><Relationship Id="rId669" Type="http://schemas.openxmlformats.org/officeDocument/2006/relationships/oleObject" Target="embeddings/oleObject398.bin"/><Relationship Id="rId876" Type="http://schemas.openxmlformats.org/officeDocument/2006/relationships/image" Target="media/image341.wmf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59.bin"/><Relationship Id="rId431" Type="http://schemas.openxmlformats.org/officeDocument/2006/relationships/image" Target="media/image151.wmf"/><Relationship Id="rId529" Type="http://schemas.openxmlformats.org/officeDocument/2006/relationships/image" Target="media/image200.wmf"/><Relationship Id="rId736" Type="http://schemas.openxmlformats.org/officeDocument/2006/relationships/oleObject" Target="embeddings/oleObject437.bin"/><Relationship Id="rId1061" Type="http://schemas.openxmlformats.org/officeDocument/2006/relationships/oleObject" Target="embeddings/oleObject642.bin"/><Relationship Id="rId168" Type="http://schemas.openxmlformats.org/officeDocument/2006/relationships/oleObject" Target="embeddings/oleObject105.bin"/><Relationship Id="rId943" Type="http://schemas.openxmlformats.org/officeDocument/2006/relationships/oleObject" Target="embeddings/oleObject563.bin"/><Relationship Id="rId1019" Type="http://schemas.openxmlformats.org/officeDocument/2006/relationships/oleObject" Target="embeddings/oleObject606.bin"/><Relationship Id="rId72" Type="http://schemas.openxmlformats.org/officeDocument/2006/relationships/oleObject" Target="embeddings/oleObject41.bin"/><Relationship Id="rId375" Type="http://schemas.openxmlformats.org/officeDocument/2006/relationships/image" Target="media/image123.wmf"/><Relationship Id="rId582" Type="http://schemas.openxmlformats.org/officeDocument/2006/relationships/oleObject" Target="embeddings/oleObject350.bin"/><Relationship Id="rId803" Type="http://schemas.openxmlformats.org/officeDocument/2006/relationships/oleObject" Target="embeddings/oleObject472.bin"/><Relationship Id="rId3" Type="http://schemas.openxmlformats.org/officeDocument/2006/relationships/styles" Target="styles.xml"/><Relationship Id="rId235" Type="http://schemas.openxmlformats.org/officeDocument/2006/relationships/oleObject" Target="embeddings/oleObject170.bin"/><Relationship Id="rId442" Type="http://schemas.openxmlformats.org/officeDocument/2006/relationships/oleObject" Target="embeddings/oleObject280.bin"/><Relationship Id="rId887" Type="http://schemas.openxmlformats.org/officeDocument/2006/relationships/oleObject" Target="embeddings/oleObject535.bin"/><Relationship Id="rId1072" Type="http://schemas.openxmlformats.org/officeDocument/2006/relationships/oleObject" Target="embeddings/oleObject653.bin"/><Relationship Id="rId302" Type="http://schemas.openxmlformats.org/officeDocument/2006/relationships/oleObject" Target="embeddings/oleObject210.bin"/><Relationship Id="rId747" Type="http://schemas.openxmlformats.org/officeDocument/2006/relationships/oleObject" Target="embeddings/oleObject444.bin"/><Relationship Id="rId954" Type="http://schemas.openxmlformats.org/officeDocument/2006/relationships/image" Target="media/image380.wmf"/><Relationship Id="rId83" Type="http://schemas.openxmlformats.org/officeDocument/2006/relationships/image" Target="media/image31.wmf"/><Relationship Id="rId179" Type="http://schemas.openxmlformats.org/officeDocument/2006/relationships/oleObject" Target="embeddings/oleObject114.bin"/><Relationship Id="rId386" Type="http://schemas.openxmlformats.org/officeDocument/2006/relationships/oleObject" Target="embeddings/oleObject252.bin"/><Relationship Id="rId593" Type="http://schemas.openxmlformats.org/officeDocument/2006/relationships/image" Target="media/image232.wmf"/><Relationship Id="rId607" Type="http://schemas.openxmlformats.org/officeDocument/2006/relationships/image" Target="media/image239.wmf"/><Relationship Id="rId814" Type="http://schemas.openxmlformats.org/officeDocument/2006/relationships/oleObject" Target="embeddings/oleObject480.bin"/><Relationship Id="rId246" Type="http://schemas.openxmlformats.org/officeDocument/2006/relationships/image" Target="media/image62.wmf"/><Relationship Id="rId453" Type="http://schemas.openxmlformats.org/officeDocument/2006/relationships/image" Target="media/image162.wmf"/><Relationship Id="rId660" Type="http://schemas.openxmlformats.org/officeDocument/2006/relationships/oleObject" Target="embeddings/oleObject393.bin"/><Relationship Id="rId898" Type="http://schemas.openxmlformats.org/officeDocument/2006/relationships/image" Target="media/image352.wmf"/><Relationship Id="rId1083" Type="http://schemas.openxmlformats.org/officeDocument/2006/relationships/oleObject" Target="embeddings/oleObject664.bin"/><Relationship Id="rId106" Type="http://schemas.openxmlformats.org/officeDocument/2006/relationships/image" Target="media/image42.wmf"/><Relationship Id="rId313" Type="http://schemas.openxmlformats.org/officeDocument/2006/relationships/image" Target="media/image92.wmf"/><Relationship Id="rId758" Type="http://schemas.openxmlformats.org/officeDocument/2006/relationships/image" Target="media/image303.wmf"/><Relationship Id="rId965" Type="http://schemas.openxmlformats.org/officeDocument/2006/relationships/oleObject" Target="embeddings/oleObject574.bin"/><Relationship Id="rId10" Type="http://schemas.openxmlformats.org/officeDocument/2006/relationships/image" Target="media/image4.wmf"/><Relationship Id="rId94" Type="http://schemas.openxmlformats.org/officeDocument/2006/relationships/image" Target="media/image36.wmf"/><Relationship Id="rId397" Type="http://schemas.openxmlformats.org/officeDocument/2006/relationships/image" Target="media/image134.wmf"/><Relationship Id="rId520" Type="http://schemas.openxmlformats.org/officeDocument/2006/relationships/oleObject" Target="embeddings/oleObject319.bin"/><Relationship Id="rId618" Type="http://schemas.openxmlformats.org/officeDocument/2006/relationships/oleObject" Target="embeddings/oleObject368.bin"/><Relationship Id="rId825" Type="http://schemas.openxmlformats.org/officeDocument/2006/relationships/oleObject" Target="embeddings/oleObject491.bin"/><Relationship Id="rId257" Type="http://schemas.openxmlformats.org/officeDocument/2006/relationships/oleObject" Target="embeddings/oleObject186.bin"/><Relationship Id="rId464" Type="http://schemas.openxmlformats.org/officeDocument/2006/relationships/oleObject" Target="embeddings/oleObject291.bin"/><Relationship Id="rId1010" Type="http://schemas.openxmlformats.org/officeDocument/2006/relationships/oleObject" Target="embeddings/oleObject601.bin"/><Relationship Id="rId1094" Type="http://schemas.openxmlformats.org/officeDocument/2006/relationships/image" Target="media/image415.wmf"/><Relationship Id="rId1108" Type="http://schemas.openxmlformats.org/officeDocument/2006/relationships/image" Target="media/image422.wmf"/><Relationship Id="rId117" Type="http://schemas.openxmlformats.org/officeDocument/2006/relationships/image" Target="media/image46.wmf"/><Relationship Id="rId671" Type="http://schemas.openxmlformats.org/officeDocument/2006/relationships/oleObject" Target="embeddings/oleObject399.bin"/><Relationship Id="rId769" Type="http://schemas.openxmlformats.org/officeDocument/2006/relationships/oleObject" Target="embeddings/oleObject455.bin"/><Relationship Id="rId976" Type="http://schemas.openxmlformats.org/officeDocument/2006/relationships/oleObject" Target="embeddings/oleObject581.bin"/><Relationship Id="rId324" Type="http://schemas.openxmlformats.org/officeDocument/2006/relationships/oleObject" Target="embeddings/oleObject221.bin"/><Relationship Id="rId531" Type="http://schemas.openxmlformats.org/officeDocument/2006/relationships/image" Target="media/image201.wmf"/><Relationship Id="rId629" Type="http://schemas.openxmlformats.org/officeDocument/2006/relationships/image" Target="media/image250.wmf"/><Relationship Id="rId836" Type="http://schemas.openxmlformats.org/officeDocument/2006/relationships/oleObject" Target="embeddings/oleObject500.bin"/><Relationship Id="rId1021" Type="http://schemas.openxmlformats.org/officeDocument/2006/relationships/image" Target="media/image408.wmf"/><Relationship Id="rId1119" Type="http://schemas.openxmlformats.org/officeDocument/2006/relationships/oleObject" Target="embeddings/oleObject686.bin"/><Relationship Id="rId903" Type="http://schemas.openxmlformats.org/officeDocument/2006/relationships/oleObject" Target="embeddings/oleObject543.bin"/><Relationship Id="rId32" Type="http://schemas.openxmlformats.org/officeDocument/2006/relationships/image" Target="media/image15.wmf"/><Relationship Id="rId181" Type="http://schemas.openxmlformats.org/officeDocument/2006/relationships/oleObject" Target="embeddings/oleObject116.bin"/><Relationship Id="rId279" Type="http://schemas.openxmlformats.org/officeDocument/2006/relationships/image" Target="media/image75.wmf"/><Relationship Id="rId486" Type="http://schemas.openxmlformats.org/officeDocument/2006/relationships/oleObject" Target="embeddings/oleObject302.bin"/><Relationship Id="rId693" Type="http://schemas.openxmlformats.org/officeDocument/2006/relationships/oleObject" Target="embeddings/oleObject410.bin"/><Relationship Id="rId139" Type="http://schemas.openxmlformats.org/officeDocument/2006/relationships/oleObject" Target="embeddings/oleObject80.bin"/><Relationship Id="rId346" Type="http://schemas.openxmlformats.org/officeDocument/2006/relationships/oleObject" Target="embeddings/oleObject232.bin"/><Relationship Id="rId553" Type="http://schemas.openxmlformats.org/officeDocument/2006/relationships/image" Target="media/image212.wmf"/><Relationship Id="rId760" Type="http://schemas.openxmlformats.org/officeDocument/2006/relationships/image" Target="media/image304.wmf"/><Relationship Id="rId998" Type="http://schemas.openxmlformats.org/officeDocument/2006/relationships/image" Target="media/image398.wmf"/><Relationship Id="rId206" Type="http://schemas.openxmlformats.org/officeDocument/2006/relationships/oleObject" Target="embeddings/oleObject141.bin"/><Relationship Id="rId413" Type="http://schemas.openxmlformats.org/officeDocument/2006/relationships/image" Target="media/image142.wmf"/><Relationship Id="rId858" Type="http://schemas.openxmlformats.org/officeDocument/2006/relationships/image" Target="media/image332.wmf"/><Relationship Id="rId1043" Type="http://schemas.openxmlformats.org/officeDocument/2006/relationships/oleObject" Target="embeddings/oleObject624.bin"/><Relationship Id="rId620" Type="http://schemas.openxmlformats.org/officeDocument/2006/relationships/oleObject" Target="embeddings/oleObject369.bin"/><Relationship Id="rId718" Type="http://schemas.openxmlformats.org/officeDocument/2006/relationships/image" Target="media/image287.wmf"/><Relationship Id="rId925" Type="http://schemas.openxmlformats.org/officeDocument/2006/relationships/oleObject" Target="embeddings/oleObject554.bin"/><Relationship Id="rId1110" Type="http://schemas.openxmlformats.org/officeDocument/2006/relationships/image" Target="media/image423.wmf"/><Relationship Id="rId54" Type="http://schemas.openxmlformats.org/officeDocument/2006/relationships/oleObject" Target="embeddings/oleObject29.bin"/><Relationship Id="rId270" Type="http://schemas.openxmlformats.org/officeDocument/2006/relationships/oleObject" Target="embeddings/oleObject194.bin"/><Relationship Id="rId130" Type="http://schemas.openxmlformats.org/officeDocument/2006/relationships/oleObject" Target="embeddings/oleObject74.bin"/><Relationship Id="rId368" Type="http://schemas.openxmlformats.org/officeDocument/2006/relationships/oleObject" Target="embeddings/oleObject243.bin"/><Relationship Id="rId575" Type="http://schemas.openxmlformats.org/officeDocument/2006/relationships/image" Target="media/image223.wmf"/><Relationship Id="rId782" Type="http://schemas.openxmlformats.org/officeDocument/2006/relationships/image" Target="media/image315.wmf"/><Relationship Id="rId228" Type="http://schemas.openxmlformats.org/officeDocument/2006/relationships/oleObject" Target="embeddings/oleObject163.bin"/><Relationship Id="rId435" Type="http://schemas.openxmlformats.org/officeDocument/2006/relationships/image" Target="media/image153.wmf"/><Relationship Id="rId642" Type="http://schemas.openxmlformats.org/officeDocument/2006/relationships/oleObject" Target="embeddings/oleObject380.bin"/><Relationship Id="rId1065" Type="http://schemas.openxmlformats.org/officeDocument/2006/relationships/oleObject" Target="embeddings/oleObject646.bin"/><Relationship Id="rId502" Type="http://schemas.openxmlformats.org/officeDocument/2006/relationships/oleObject" Target="embeddings/oleObject310.bin"/><Relationship Id="rId947" Type="http://schemas.openxmlformats.org/officeDocument/2006/relationships/oleObject" Target="embeddings/oleObject565.bin"/><Relationship Id="rId1132" Type="http://schemas.openxmlformats.org/officeDocument/2006/relationships/header" Target="header1.xml"/><Relationship Id="rId76" Type="http://schemas.openxmlformats.org/officeDocument/2006/relationships/oleObject" Target="embeddings/oleObject43.bin"/><Relationship Id="rId807" Type="http://schemas.openxmlformats.org/officeDocument/2006/relationships/oleObject" Target="embeddings/oleObject474.bin"/><Relationship Id="rId292" Type="http://schemas.openxmlformats.org/officeDocument/2006/relationships/oleObject" Target="embeddings/oleObject205.bin"/><Relationship Id="rId597" Type="http://schemas.openxmlformats.org/officeDocument/2006/relationships/image" Target="media/image234.wmf"/><Relationship Id="rId152" Type="http://schemas.openxmlformats.org/officeDocument/2006/relationships/oleObject" Target="embeddings/oleObject93.bin"/><Relationship Id="rId457" Type="http://schemas.openxmlformats.org/officeDocument/2006/relationships/image" Target="media/image164.wmf"/><Relationship Id="rId1087" Type="http://schemas.openxmlformats.org/officeDocument/2006/relationships/oleObject" Target="embeddings/oleObject668.bin"/><Relationship Id="rId664" Type="http://schemas.openxmlformats.org/officeDocument/2006/relationships/oleObject" Target="embeddings/oleObject395.bin"/><Relationship Id="rId871" Type="http://schemas.openxmlformats.org/officeDocument/2006/relationships/oleObject" Target="embeddings/oleObject527.bin"/><Relationship Id="rId969" Type="http://schemas.openxmlformats.org/officeDocument/2006/relationships/oleObject" Target="embeddings/oleObject576.bin"/><Relationship Id="rId317" Type="http://schemas.openxmlformats.org/officeDocument/2006/relationships/image" Target="media/image94.wmf"/><Relationship Id="rId524" Type="http://schemas.openxmlformats.org/officeDocument/2006/relationships/oleObject" Target="embeddings/oleObject321.bin"/><Relationship Id="rId731" Type="http://schemas.openxmlformats.org/officeDocument/2006/relationships/oleObject" Target="embeddings/oleObject432.bin"/><Relationship Id="rId98" Type="http://schemas.openxmlformats.org/officeDocument/2006/relationships/image" Target="media/image38.wmf"/><Relationship Id="rId829" Type="http://schemas.openxmlformats.org/officeDocument/2006/relationships/oleObject" Target="embeddings/oleObject494.bin"/><Relationship Id="rId1014" Type="http://schemas.openxmlformats.org/officeDocument/2006/relationships/oleObject" Target="embeddings/oleObject603.bin"/><Relationship Id="rId25" Type="http://schemas.openxmlformats.org/officeDocument/2006/relationships/oleObject" Target="embeddings/oleObject8.bin"/><Relationship Id="rId174" Type="http://schemas.openxmlformats.org/officeDocument/2006/relationships/oleObject" Target="embeddings/oleObject109.bin"/><Relationship Id="rId381" Type="http://schemas.openxmlformats.org/officeDocument/2006/relationships/image" Target="media/image126.w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34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0CD3A0-CB13-4301-9E24-0CBC67F789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14</TotalTime>
  <Pages>15</Pages>
  <Words>2867</Words>
  <Characters>16342</Characters>
  <Application>Microsoft Office Word</Application>
  <DocSecurity>0</DocSecurity>
  <Lines>136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cp:lastPrinted>2021-06-16T09:50:00Z</cp:lastPrinted>
  <dcterms:created xsi:type="dcterms:W3CDTF">2021-08-14T13:50:00Z</dcterms:created>
  <dcterms:modified xsi:type="dcterms:W3CDTF">2021-08-14T14:16:00Z</dcterms:modified>
</cp:coreProperties>
</file>